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6.xml" ContentType="application/vnd.openxmlformats-officedocument.wordprocessingml.foot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7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8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9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10.xml" ContentType="application/vnd.openxmlformats-officedocument.wordprocessingml.foot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11.xml" ContentType="application/vnd.openxmlformats-officedocument.wordprocessingml.foot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12.xml" ContentType="application/vnd.openxmlformats-officedocument.wordprocessingml.foot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13.xml" ContentType="application/vnd.openxmlformats-officedocument.wordprocessingml.foot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14.xml" ContentType="application/vnd.openxmlformats-officedocument.wordprocessingml.foot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15.xml" ContentType="application/vnd.openxmlformats-officedocument.wordprocessingml.foot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16.xml" ContentType="application/vnd.openxmlformats-officedocument.wordprocessingml.foot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footer17.xml" ContentType="application/vnd.openxmlformats-officedocument.wordprocessingml.foot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footer18.xml" ContentType="application/vnd.openxmlformats-officedocument.wordprocessingml.foot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19.xml" ContentType="application/vnd.openxmlformats-officedocument.wordprocessingml.foot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footer20.xml" ContentType="application/vnd.openxmlformats-officedocument.wordprocessingml.foot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21.xml" ContentType="application/vnd.openxmlformats-officedocument.wordprocessingml.foot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22.xml" ContentType="application/vnd.openxmlformats-officedocument.wordprocessingml.foot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footer23.xml" ContentType="application/vnd.openxmlformats-officedocument.wordprocessingml.foot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footer24.xml" ContentType="application/vnd.openxmlformats-officedocument.wordprocessingml.foot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footer25.xml" ContentType="application/vnd.openxmlformats-officedocument.wordprocessingml.foot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footer26.xml" ContentType="application/vnd.openxmlformats-officedocument.wordprocessingml.foot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footer27.xml" ContentType="application/vnd.openxmlformats-officedocument.wordprocessingml.foot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footer28.xml" ContentType="application/vnd.openxmlformats-officedocument.wordprocessingml.foot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footer29.xml" ContentType="application/vnd.openxmlformats-officedocument.wordprocessingml.foot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footer30.xml" ContentType="application/vnd.openxmlformats-officedocument.wordprocessingml.foot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footer31.xml" ContentType="application/vnd.openxmlformats-officedocument.wordprocessingml.foot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footer32.xml" ContentType="application/vnd.openxmlformats-officedocument.wordprocessingml.foot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footer33.xml" ContentType="application/vnd.openxmlformats-officedocument.wordprocessingml.foot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footer34.xml" ContentType="application/vnd.openxmlformats-officedocument.wordprocessingml.foot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footer35.xml" ContentType="application/vnd.openxmlformats-officedocument.wordprocessingml.foot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footer36.xml" ContentType="application/vnd.openxmlformats-officedocument.wordprocessingml.foot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footer37.xml" ContentType="application/vnd.openxmlformats-officedocument.wordprocessingml.foot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footer38.xml" ContentType="application/vnd.openxmlformats-officedocument.wordprocessingml.foot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header116.xml" ContentType="application/vnd.openxmlformats-officedocument.wordprocessingml.header+xml"/>
  <Override PartName="/word/footer39.xml" ContentType="application/vnd.openxmlformats-officedocument.wordprocessingml.foot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footer40.xml" ContentType="application/vnd.openxmlformats-officedocument.wordprocessingml.footer+xml"/>
  <Override PartName="/word/header120.xml" ContentType="application/vnd.openxmlformats-officedocument.wordprocessingml.header+xml"/>
  <Override PartName="/word/header121.xml" ContentType="application/vnd.openxmlformats-officedocument.wordprocessingml.header+xml"/>
  <Override PartName="/word/header122.xml" ContentType="application/vnd.openxmlformats-officedocument.wordprocessingml.header+xml"/>
  <Override PartName="/word/footer41.xml" ContentType="application/vnd.openxmlformats-officedocument.wordprocessingml.footer+xml"/>
  <Override PartName="/word/header123.xml" ContentType="application/vnd.openxmlformats-officedocument.wordprocessingml.header+xml"/>
  <Override PartName="/word/header124.xml" ContentType="application/vnd.openxmlformats-officedocument.wordprocessingml.header+xml"/>
  <Override PartName="/word/header125.xml" ContentType="application/vnd.openxmlformats-officedocument.wordprocessingml.header+xml"/>
  <Override PartName="/word/footer42.xml" ContentType="application/vnd.openxmlformats-officedocument.wordprocessingml.footer+xml"/>
  <Override PartName="/word/header126.xml" ContentType="application/vnd.openxmlformats-officedocument.wordprocessingml.header+xml"/>
  <Override PartName="/word/header127.xml" ContentType="application/vnd.openxmlformats-officedocument.wordprocessingml.header+xml"/>
  <Override PartName="/word/header128.xml" ContentType="application/vnd.openxmlformats-officedocument.wordprocessingml.header+xml"/>
  <Override PartName="/word/footer43.xml" ContentType="application/vnd.openxmlformats-officedocument.wordprocessingml.footer+xml"/>
  <Override PartName="/word/header129.xml" ContentType="application/vnd.openxmlformats-officedocument.wordprocessingml.header+xml"/>
  <Override PartName="/word/header130.xml" ContentType="application/vnd.openxmlformats-officedocument.wordprocessingml.header+xml"/>
  <Override PartName="/word/header131.xml" ContentType="application/vnd.openxmlformats-officedocument.wordprocessingml.header+xml"/>
  <Override PartName="/word/footer44.xml" ContentType="application/vnd.openxmlformats-officedocument.wordprocessingml.footer+xml"/>
  <Override PartName="/word/header132.xml" ContentType="application/vnd.openxmlformats-officedocument.wordprocessingml.header+xml"/>
  <Override PartName="/word/header133.xml" ContentType="application/vnd.openxmlformats-officedocument.wordprocessingml.header+xml"/>
  <Override PartName="/word/header134.xml" ContentType="application/vnd.openxmlformats-officedocument.wordprocessingml.header+xml"/>
  <Override PartName="/word/footer45.xml" ContentType="application/vnd.openxmlformats-officedocument.wordprocessingml.footer+xml"/>
  <Override PartName="/word/header135.xml" ContentType="application/vnd.openxmlformats-officedocument.wordprocessingml.header+xml"/>
  <Override PartName="/word/header136.xml" ContentType="application/vnd.openxmlformats-officedocument.wordprocessingml.header+xml"/>
  <Override PartName="/word/header137.xml" ContentType="application/vnd.openxmlformats-officedocument.wordprocessingml.header+xml"/>
  <Override PartName="/word/footer46.xml" ContentType="application/vnd.openxmlformats-officedocument.wordprocessingml.footer+xml"/>
  <Override PartName="/word/header138.xml" ContentType="application/vnd.openxmlformats-officedocument.wordprocessingml.header+xml"/>
  <Override PartName="/word/header139.xml" ContentType="application/vnd.openxmlformats-officedocument.wordprocessingml.header+xml"/>
  <Override PartName="/word/header140.xml" ContentType="application/vnd.openxmlformats-officedocument.wordprocessingml.header+xml"/>
  <Override PartName="/word/footer47.xml" ContentType="application/vnd.openxmlformats-officedocument.wordprocessingml.footer+xml"/>
  <Override PartName="/word/header141.xml" ContentType="application/vnd.openxmlformats-officedocument.wordprocessingml.header+xml"/>
  <Override PartName="/word/header142.xml" ContentType="application/vnd.openxmlformats-officedocument.wordprocessingml.header+xml"/>
  <Override PartName="/word/header143.xml" ContentType="application/vnd.openxmlformats-officedocument.wordprocessingml.header+xml"/>
  <Override PartName="/word/footer48.xml" ContentType="application/vnd.openxmlformats-officedocument.wordprocessingml.footer+xml"/>
  <Override PartName="/word/header144.xml" ContentType="application/vnd.openxmlformats-officedocument.wordprocessingml.header+xml"/>
  <Override PartName="/word/header145.xml" ContentType="application/vnd.openxmlformats-officedocument.wordprocessingml.header+xml"/>
  <Override PartName="/word/header146.xml" ContentType="application/vnd.openxmlformats-officedocument.wordprocessingml.header+xml"/>
  <Override PartName="/word/footer49.xml" ContentType="application/vnd.openxmlformats-officedocument.wordprocessingml.footer+xml"/>
  <Override PartName="/word/header147.xml" ContentType="application/vnd.openxmlformats-officedocument.wordprocessingml.header+xml"/>
  <Override PartName="/word/header148.xml" ContentType="application/vnd.openxmlformats-officedocument.wordprocessingml.header+xml"/>
  <Override PartName="/word/header149.xml" ContentType="application/vnd.openxmlformats-officedocument.wordprocessingml.header+xml"/>
  <Override PartName="/word/footer50.xml" ContentType="application/vnd.openxmlformats-officedocument.wordprocessingml.footer+xml"/>
  <Override PartName="/word/header150.xml" ContentType="application/vnd.openxmlformats-officedocument.wordprocessingml.header+xml"/>
  <Override PartName="/word/header151.xml" ContentType="application/vnd.openxmlformats-officedocument.wordprocessingml.header+xml"/>
  <Override PartName="/word/header152.xml" ContentType="application/vnd.openxmlformats-officedocument.wordprocessingml.header+xml"/>
  <Override PartName="/word/footer51.xml" ContentType="application/vnd.openxmlformats-officedocument.wordprocessingml.footer+xml"/>
  <Override PartName="/word/header153.xml" ContentType="application/vnd.openxmlformats-officedocument.wordprocessingml.header+xml"/>
  <Override PartName="/word/header154.xml" ContentType="application/vnd.openxmlformats-officedocument.wordprocessingml.header+xml"/>
  <Override PartName="/word/header155.xml" ContentType="application/vnd.openxmlformats-officedocument.wordprocessingml.header+xml"/>
  <Override PartName="/word/footer52.xml" ContentType="application/vnd.openxmlformats-officedocument.wordprocessingml.footer+xml"/>
  <Override PartName="/word/header156.xml" ContentType="application/vnd.openxmlformats-officedocument.wordprocessingml.header+xml"/>
  <Override PartName="/word/header157.xml" ContentType="application/vnd.openxmlformats-officedocument.wordprocessingml.header+xml"/>
  <Override PartName="/word/header158.xml" ContentType="application/vnd.openxmlformats-officedocument.wordprocessingml.header+xml"/>
  <Override PartName="/word/footer53.xml" ContentType="application/vnd.openxmlformats-officedocument.wordprocessingml.footer+xml"/>
  <Override PartName="/word/header159.xml" ContentType="application/vnd.openxmlformats-officedocument.wordprocessingml.header+xml"/>
  <Override PartName="/word/header160.xml" ContentType="application/vnd.openxmlformats-officedocument.wordprocessingml.header+xml"/>
  <Override PartName="/word/header161.xml" ContentType="application/vnd.openxmlformats-officedocument.wordprocessingml.header+xml"/>
  <Override PartName="/word/footer54.xml" ContentType="application/vnd.openxmlformats-officedocument.wordprocessingml.footer+xml"/>
  <Override PartName="/word/header162.xml" ContentType="application/vnd.openxmlformats-officedocument.wordprocessingml.header+xml"/>
  <Override PartName="/word/header163.xml" ContentType="application/vnd.openxmlformats-officedocument.wordprocessingml.header+xml"/>
  <Override PartName="/word/header164.xml" ContentType="application/vnd.openxmlformats-officedocument.wordprocessingml.header+xml"/>
  <Override PartName="/word/footer55.xml" ContentType="application/vnd.openxmlformats-officedocument.wordprocessingml.footer+xml"/>
  <Override PartName="/word/header165.xml" ContentType="application/vnd.openxmlformats-officedocument.wordprocessingml.header+xml"/>
  <Override PartName="/word/header166.xml" ContentType="application/vnd.openxmlformats-officedocument.wordprocessingml.header+xml"/>
  <Override PartName="/word/header167.xml" ContentType="application/vnd.openxmlformats-officedocument.wordprocessingml.header+xml"/>
  <Override PartName="/word/footer56.xml" ContentType="application/vnd.openxmlformats-officedocument.wordprocessingml.footer+xml"/>
  <Override PartName="/word/header168.xml" ContentType="application/vnd.openxmlformats-officedocument.wordprocessingml.header+xml"/>
  <Override PartName="/word/header169.xml" ContentType="application/vnd.openxmlformats-officedocument.wordprocessingml.header+xml"/>
  <Override PartName="/word/header170.xml" ContentType="application/vnd.openxmlformats-officedocument.wordprocessingml.header+xml"/>
  <Override PartName="/word/footer57.xml" ContentType="application/vnd.openxmlformats-officedocument.wordprocessingml.footer+xml"/>
  <Override PartName="/word/header171.xml" ContentType="application/vnd.openxmlformats-officedocument.wordprocessingml.header+xml"/>
  <Override PartName="/word/header172.xml" ContentType="application/vnd.openxmlformats-officedocument.wordprocessingml.header+xml"/>
  <Override PartName="/word/header173.xml" ContentType="application/vnd.openxmlformats-officedocument.wordprocessingml.header+xml"/>
  <Override PartName="/word/footer58.xml" ContentType="application/vnd.openxmlformats-officedocument.wordprocessingml.footer+xml"/>
  <Override PartName="/word/header174.xml" ContentType="application/vnd.openxmlformats-officedocument.wordprocessingml.header+xml"/>
  <Override PartName="/word/header175.xml" ContentType="application/vnd.openxmlformats-officedocument.wordprocessingml.header+xml"/>
  <Override PartName="/word/header176.xml" ContentType="application/vnd.openxmlformats-officedocument.wordprocessingml.header+xml"/>
  <Override PartName="/word/footer59.xml" ContentType="application/vnd.openxmlformats-officedocument.wordprocessingml.footer+xml"/>
  <Override PartName="/word/header177.xml" ContentType="application/vnd.openxmlformats-officedocument.wordprocessingml.header+xml"/>
  <Override PartName="/word/header178.xml" ContentType="application/vnd.openxmlformats-officedocument.wordprocessingml.header+xml"/>
  <Override PartName="/word/header179.xml" ContentType="application/vnd.openxmlformats-officedocument.wordprocessingml.header+xml"/>
  <Override PartName="/word/footer60.xml" ContentType="application/vnd.openxmlformats-officedocument.wordprocessingml.footer+xml"/>
  <Override PartName="/word/header180.xml" ContentType="application/vnd.openxmlformats-officedocument.wordprocessingml.header+xml"/>
  <Override PartName="/word/header181.xml" ContentType="application/vnd.openxmlformats-officedocument.wordprocessingml.header+xml"/>
  <Override PartName="/word/header182.xml" ContentType="application/vnd.openxmlformats-officedocument.wordprocessingml.header+xml"/>
  <Override PartName="/word/footer61.xml" ContentType="application/vnd.openxmlformats-officedocument.wordprocessingml.footer+xml"/>
  <Override PartName="/word/header183.xml" ContentType="application/vnd.openxmlformats-officedocument.wordprocessingml.header+xml"/>
  <Override PartName="/word/header184.xml" ContentType="application/vnd.openxmlformats-officedocument.wordprocessingml.header+xml"/>
  <Override PartName="/word/header185.xml" ContentType="application/vnd.openxmlformats-officedocument.wordprocessingml.header+xml"/>
  <Override PartName="/word/footer62.xml" ContentType="application/vnd.openxmlformats-officedocument.wordprocessingml.footer+xml"/>
  <Override PartName="/word/header186.xml" ContentType="application/vnd.openxmlformats-officedocument.wordprocessingml.header+xml"/>
  <Override PartName="/word/header187.xml" ContentType="application/vnd.openxmlformats-officedocument.wordprocessingml.header+xml"/>
  <Override PartName="/word/header188.xml" ContentType="application/vnd.openxmlformats-officedocument.wordprocessingml.header+xml"/>
  <Override PartName="/word/footer63.xml" ContentType="application/vnd.openxmlformats-officedocument.wordprocessingml.footer+xml"/>
  <Override PartName="/word/header189.xml" ContentType="application/vnd.openxmlformats-officedocument.wordprocessingml.header+xml"/>
  <Override PartName="/word/header190.xml" ContentType="application/vnd.openxmlformats-officedocument.wordprocessingml.header+xml"/>
  <Override PartName="/word/header191.xml" ContentType="application/vnd.openxmlformats-officedocument.wordprocessingml.header+xml"/>
  <Override PartName="/word/footer64.xml" ContentType="application/vnd.openxmlformats-officedocument.wordprocessingml.footer+xml"/>
  <Override PartName="/word/header192.xml" ContentType="application/vnd.openxmlformats-officedocument.wordprocessingml.header+xml"/>
  <Override PartName="/word/header193.xml" ContentType="application/vnd.openxmlformats-officedocument.wordprocessingml.header+xml"/>
  <Override PartName="/word/header194.xml" ContentType="application/vnd.openxmlformats-officedocument.wordprocessingml.header+xml"/>
  <Override PartName="/word/footer65.xml" ContentType="application/vnd.openxmlformats-officedocument.wordprocessingml.footer+xml"/>
  <Override PartName="/word/header195.xml" ContentType="application/vnd.openxmlformats-officedocument.wordprocessingml.header+xml"/>
  <Override PartName="/word/header196.xml" ContentType="application/vnd.openxmlformats-officedocument.wordprocessingml.header+xml"/>
  <Override PartName="/word/header197.xml" ContentType="application/vnd.openxmlformats-officedocument.wordprocessingml.header+xml"/>
  <Override PartName="/word/footer66.xml" ContentType="application/vnd.openxmlformats-officedocument.wordprocessingml.footer+xml"/>
  <Override PartName="/word/header198.xml" ContentType="application/vnd.openxmlformats-officedocument.wordprocessingml.header+xml"/>
  <Override PartName="/word/header199.xml" ContentType="application/vnd.openxmlformats-officedocument.wordprocessingml.header+xml"/>
  <Override PartName="/word/header200.xml" ContentType="application/vnd.openxmlformats-officedocument.wordprocessingml.header+xml"/>
  <Override PartName="/word/footer67.xml" ContentType="application/vnd.openxmlformats-officedocument.wordprocessingml.footer+xml"/>
  <Override PartName="/word/header201.xml" ContentType="application/vnd.openxmlformats-officedocument.wordprocessingml.header+xml"/>
  <Override PartName="/word/header202.xml" ContentType="application/vnd.openxmlformats-officedocument.wordprocessingml.header+xml"/>
  <Override PartName="/word/header203.xml" ContentType="application/vnd.openxmlformats-officedocument.wordprocessingml.header+xml"/>
  <Override PartName="/word/footer68.xml" ContentType="application/vnd.openxmlformats-officedocument.wordprocessingml.footer+xml"/>
  <Override PartName="/word/header204.xml" ContentType="application/vnd.openxmlformats-officedocument.wordprocessingml.header+xml"/>
  <Override PartName="/word/header205.xml" ContentType="application/vnd.openxmlformats-officedocument.wordprocessingml.header+xml"/>
  <Override PartName="/word/header206.xml" ContentType="application/vnd.openxmlformats-officedocument.wordprocessingml.header+xml"/>
  <Override PartName="/word/footer69.xml" ContentType="application/vnd.openxmlformats-officedocument.wordprocessingml.footer+xml"/>
  <Override PartName="/word/header207.xml" ContentType="application/vnd.openxmlformats-officedocument.wordprocessingml.header+xml"/>
  <Override PartName="/word/header208.xml" ContentType="application/vnd.openxmlformats-officedocument.wordprocessingml.header+xml"/>
  <Override PartName="/word/header209.xml" ContentType="application/vnd.openxmlformats-officedocument.wordprocessingml.header+xml"/>
  <Override PartName="/word/footer70.xml" ContentType="application/vnd.openxmlformats-officedocument.wordprocessingml.footer+xml"/>
  <Override PartName="/word/header210.xml" ContentType="application/vnd.openxmlformats-officedocument.wordprocessingml.header+xml"/>
  <Override PartName="/word/header211.xml" ContentType="application/vnd.openxmlformats-officedocument.wordprocessingml.header+xml"/>
  <Override PartName="/word/header212.xml" ContentType="application/vnd.openxmlformats-officedocument.wordprocessingml.header+xml"/>
  <Override PartName="/word/footer71.xml" ContentType="application/vnd.openxmlformats-officedocument.wordprocessingml.footer+xml"/>
  <Override PartName="/word/header213.xml" ContentType="application/vnd.openxmlformats-officedocument.wordprocessingml.header+xml"/>
  <Override PartName="/word/header214.xml" ContentType="application/vnd.openxmlformats-officedocument.wordprocessingml.header+xml"/>
  <Override PartName="/word/header215.xml" ContentType="application/vnd.openxmlformats-officedocument.wordprocessingml.header+xml"/>
  <Override PartName="/word/footer72.xml" ContentType="application/vnd.openxmlformats-officedocument.wordprocessingml.footer+xml"/>
  <Override PartName="/word/header216.xml" ContentType="application/vnd.openxmlformats-officedocument.wordprocessingml.header+xml"/>
  <Override PartName="/word/header217.xml" ContentType="application/vnd.openxmlformats-officedocument.wordprocessingml.header+xml"/>
  <Override PartName="/word/header218.xml" ContentType="application/vnd.openxmlformats-officedocument.wordprocessingml.header+xml"/>
  <Override PartName="/word/footer73.xml" ContentType="application/vnd.openxmlformats-officedocument.wordprocessingml.footer+xml"/>
  <Override PartName="/word/header219.xml" ContentType="application/vnd.openxmlformats-officedocument.wordprocessingml.header+xml"/>
  <Override PartName="/word/header220.xml" ContentType="application/vnd.openxmlformats-officedocument.wordprocessingml.header+xml"/>
  <Override PartName="/word/header221.xml" ContentType="application/vnd.openxmlformats-officedocument.wordprocessingml.header+xml"/>
  <Override PartName="/word/footer74.xml" ContentType="application/vnd.openxmlformats-officedocument.wordprocessingml.footer+xml"/>
  <Override PartName="/word/header222.xml" ContentType="application/vnd.openxmlformats-officedocument.wordprocessingml.header+xml"/>
  <Override PartName="/word/header223.xml" ContentType="application/vnd.openxmlformats-officedocument.wordprocessingml.header+xml"/>
  <Override PartName="/word/header224.xml" ContentType="application/vnd.openxmlformats-officedocument.wordprocessingml.header+xml"/>
  <Override PartName="/word/footer75.xml" ContentType="application/vnd.openxmlformats-officedocument.wordprocessingml.footer+xml"/>
  <Override PartName="/word/header225.xml" ContentType="application/vnd.openxmlformats-officedocument.wordprocessingml.header+xml"/>
  <Override PartName="/word/header226.xml" ContentType="application/vnd.openxmlformats-officedocument.wordprocessingml.header+xml"/>
  <Override PartName="/word/header227.xml" ContentType="application/vnd.openxmlformats-officedocument.wordprocessingml.header+xml"/>
  <Override PartName="/word/footer76.xml" ContentType="application/vnd.openxmlformats-officedocument.wordprocessingml.footer+xml"/>
  <Override PartName="/word/header228.xml" ContentType="application/vnd.openxmlformats-officedocument.wordprocessingml.header+xml"/>
  <Override PartName="/word/header229.xml" ContentType="application/vnd.openxmlformats-officedocument.wordprocessingml.header+xml"/>
  <Override PartName="/word/header230.xml" ContentType="application/vnd.openxmlformats-officedocument.wordprocessingml.header+xml"/>
  <Override PartName="/word/footer77.xml" ContentType="application/vnd.openxmlformats-officedocument.wordprocessingml.footer+xml"/>
  <Override PartName="/word/header231.xml" ContentType="application/vnd.openxmlformats-officedocument.wordprocessingml.header+xml"/>
  <Override PartName="/word/header232.xml" ContentType="application/vnd.openxmlformats-officedocument.wordprocessingml.header+xml"/>
  <Override PartName="/word/header233.xml" ContentType="application/vnd.openxmlformats-officedocument.wordprocessingml.header+xml"/>
  <Override PartName="/word/footer78.xml" ContentType="application/vnd.openxmlformats-officedocument.wordprocessingml.footer+xml"/>
  <Override PartName="/word/header234.xml" ContentType="application/vnd.openxmlformats-officedocument.wordprocessingml.header+xml"/>
  <Override PartName="/word/header235.xml" ContentType="application/vnd.openxmlformats-officedocument.wordprocessingml.header+xml"/>
  <Override PartName="/word/header236.xml" ContentType="application/vnd.openxmlformats-officedocument.wordprocessingml.header+xml"/>
  <Override PartName="/word/footer79.xml" ContentType="application/vnd.openxmlformats-officedocument.wordprocessingml.footer+xml"/>
  <Override PartName="/word/header237.xml" ContentType="application/vnd.openxmlformats-officedocument.wordprocessingml.header+xml"/>
  <Override PartName="/word/header238.xml" ContentType="application/vnd.openxmlformats-officedocument.wordprocessingml.header+xml"/>
  <Override PartName="/word/header239.xml" ContentType="application/vnd.openxmlformats-officedocument.wordprocessingml.header+xml"/>
  <Override PartName="/word/footer80.xml" ContentType="application/vnd.openxmlformats-officedocument.wordprocessingml.footer+xml"/>
  <Override PartName="/word/header240.xml" ContentType="application/vnd.openxmlformats-officedocument.wordprocessingml.header+xml"/>
  <Override PartName="/word/header241.xml" ContentType="application/vnd.openxmlformats-officedocument.wordprocessingml.header+xml"/>
  <Override PartName="/word/header242.xml" ContentType="application/vnd.openxmlformats-officedocument.wordprocessingml.header+xml"/>
  <Override PartName="/word/footer81.xml" ContentType="application/vnd.openxmlformats-officedocument.wordprocessingml.footer+xml"/>
  <Override PartName="/word/header243.xml" ContentType="application/vnd.openxmlformats-officedocument.wordprocessingml.header+xml"/>
  <Override PartName="/word/header244.xml" ContentType="application/vnd.openxmlformats-officedocument.wordprocessingml.header+xml"/>
  <Override PartName="/word/header245.xml" ContentType="application/vnd.openxmlformats-officedocument.wordprocessingml.header+xml"/>
  <Override PartName="/word/footer82.xml" ContentType="application/vnd.openxmlformats-officedocument.wordprocessingml.footer+xml"/>
  <Override PartName="/word/header246.xml" ContentType="application/vnd.openxmlformats-officedocument.wordprocessingml.header+xml"/>
  <Override PartName="/word/header247.xml" ContentType="application/vnd.openxmlformats-officedocument.wordprocessingml.header+xml"/>
  <Override PartName="/word/header248.xml" ContentType="application/vnd.openxmlformats-officedocument.wordprocessingml.header+xml"/>
  <Override PartName="/word/footer83.xml" ContentType="application/vnd.openxmlformats-officedocument.wordprocessingml.footer+xml"/>
  <Override PartName="/word/header249.xml" ContentType="application/vnd.openxmlformats-officedocument.wordprocessingml.header+xml"/>
  <Override PartName="/word/header250.xml" ContentType="application/vnd.openxmlformats-officedocument.wordprocessingml.header+xml"/>
  <Override PartName="/word/header251.xml" ContentType="application/vnd.openxmlformats-officedocument.wordprocessingml.header+xml"/>
  <Override PartName="/word/footer84.xml" ContentType="application/vnd.openxmlformats-officedocument.wordprocessingml.footer+xml"/>
  <Override PartName="/word/header252.xml" ContentType="application/vnd.openxmlformats-officedocument.wordprocessingml.header+xml"/>
  <Override PartName="/word/header253.xml" ContentType="application/vnd.openxmlformats-officedocument.wordprocessingml.header+xml"/>
  <Override PartName="/word/header254.xml" ContentType="application/vnd.openxmlformats-officedocument.wordprocessingml.header+xml"/>
  <Override PartName="/word/footer85.xml" ContentType="application/vnd.openxmlformats-officedocument.wordprocessingml.footer+xml"/>
  <Override PartName="/word/header255.xml" ContentType="application/vnd.openxmlformats-officedocument.wordprocessingml.header+xml"/>
  <Override PartName="/word/header256.xml" ContentType="application/vnd.openxmlformats-officedocument.wordprocessingml.header+xml"/>
  <Override PartName="/word/header257.xml" ContentType="application/vnd.openxmlformats-officedocument.wordprocessingml.header+xml"/>
  <Override PartName="/word/footer86.xml" ContentType="application/vnd.openxmlformats-officedocument.wordprocessingml.footer+xml"/>
  <Override PartName="/word/header258.xml" ContentType="application/vnd.openxmlformats-officedocument.wordprocessingml.header+xml"/>
  <Override PartName="/word/header259.xml" ContentType="application/vnd.openxmlformats-officedocument.wordprocessingml.header+xml"/>
  <Override PartName="/word/header260.xml" ContentType="application/vnd.openxmlformats-officedocument.wordprocessingml.header+xml"/>
  <Override PartName="/word/footer87.xml" ContentType="application/vnd.openxmlformats-officedocument.wordprocessingml.footer+xml"/>
  <Override PartName="/word/header26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4636" w:rsidRDefault="003D0AA8">
      <w:pPr>
        <w:sectPr w:rsidR="00634636" w:rsidSect="00634636">
          <w:headerReference w:type="even" r:id="rId7"/>
          <w:headerReference w:type="default" r:id="rId8"/>
          <w:footerReference w:type="default" r:id="rId9"/>
          <w:headerReference w:type="first" r:id="rId1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142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Horta escolar agroecológica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Sérgio Tavares de Melo; Ronald Valente Valente; Eduardo Pantoja de Souza; Alex Medeiros Pinto; Valfredo Almeida Chaves; Valdir Mario Dias Monteiro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13.95pt;width:698.3pt;height:291.75pt;z-index:2516142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Horta escolar agroecológica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Sérgio Tavares de Melo; Ronald Valente Valente; Eduardo Pantoja de Souza; Alex Medeiros Pinto; Valfredo Almeida Chaves; Valdir Mario Dias Monteiro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1"/>
          <w:headerReference w:type="default" r:id="rId12"/>
          <w:footerReference w:type="default" r:id="rId13"/>
          <w:headerReference w:type="first" r:id="rId1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1523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Produção de Mudas florestais para a implantação de SAFs na agricultura familiar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Ronald Valente Valente; Andressa Ketlen Rodrigues Pinto; Gustavo Benedito Siqueira dos Santos; Valdir Mario Dias Monteiro; Valfredo Almeida Chaves; Alex Medeiros Pinto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0;margin-top:13.95pt;width:698.3pt;height:291.75pt;z-index:2516152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Produção de Mudas florestais para a implantação de SAFs na agricultura familiar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Ronald Valente Valente; Andressa Ketlen Rodrigues Pinto; Gustavo Benedito Siqueira dos Santos; Valdir Mario Dias Monteiro; Valfredo Almeida Chaves; Alex Medeiros Pinto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5"/>
          <w:headerReference w:type="default" r:id="rId16"/>
          <w:footerReference w:type="default" r:id="rId17"/>
          <w:headerReference w:type="first" r:id="rId1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162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Práticas de Curricularização Extensionista na Formação em Educação do Campo: Experiência com o Ensino de Língua Inglesa na Comunidade Quilombola Pérola do Maicá, em Santarém-PA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Rosiellen Maria Araújo Rêgo; Suane Lima dos Santos; Jennifer Arcos Pacheco dos Santos; Héden Salomão Silva Costa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0;margin-top:13.95pt;width:698.3pt;height:291.75pt;z-index:2516162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Práticas de Curricularização Extensionista na Formação em Educação do Campo: Experiência com o Ensino de Língua Inglesa na Comunidade Quilombola Pérola do Maicá, em Santarém-PA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Rosiellen Maria Araújo Rêgo; Suane Lima dos Santos; Jennifer Arcos Pacheco dos Santos; Héden Salomão Silva Costa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9"/>
          <w:headerReference w:type="default" r:id="rId20"/>
          <w:footerReference w:type="default" r:id="rId21"/>
          <w:headerReference w:type="first" r:id="rId2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1728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Sensibilizar para não faltar: educação para a gestão das águas nas comunidades rurais de Santarém – 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Raíssa Maria Baima Moraes; Rafael Santos Bezerra; Pablo Vinicius da Silva Corrêa; Carla Sibele dos Santos Azevedo; Danilo Loureiro Carvalho; Mateus Loureiro Carvalho; Luciana Gonçalves da Silva; Uemeson José dos Santos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0;margin-top:13.95pt;width:698.3pt;height:291.75pt;z-index:2516172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Sensibilizar para não faltar: educação para a gestão das águas nas comunidades rurais de Santarém – 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Raíssa Maria Baima Moraes; Rafael Santos Bezerra; Pablo Vinicius da Silva Corrêa; Carla Sibele dos Santos Azevedo; Danilo Loureiro Carvalho; Mateus Loureiro Carvalho; Luciana Gonçalves da Silva; Uemeson José dos Santos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3"/>
          <w:headerReference w:type="default" r:id="rId24"/>
          <w:footerReference w:type="default" r:id="rId25"/>
          <w:headerReference w:type="first" r:id="rId2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1830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Gestão, Organização e Acesso a Mercados: impactos do Projeto Fort Mais Gestão na agricultura familiar do oeste do Pará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Gabriele Santos de Almeida; Sara Jamile Silva Medeiros; Nayara Kelly Feitosa Ferreira; Enéias Monteiro da Silva; Larissa Vieira dos Santos; Filipe da Silva Parente; Bruno Almeida de Melo; Carmem Lúcia Leal de Andrade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0;margin-top:13.95pt;width:698.3pt;height:291.75pt;z-index:2516183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/JXn&#10;uRICAAAB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Gestão, Organização e Acesso a Mercados: impactos do Projeto Fort Mais Gestão na agricultura familiar do oeste do Pará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Gabriele Santos de Almeida; Sara Jamile Silva Medeiros; Nayara Kelly Feitosa Ferreira; Enéias Monteiro da Silva; Larissa Vieira dos Santos; Filipe da Silva Parente; Bruno Almeida de Melo; Carmem Lúcia Leal de Andrade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7"/>
          <w:headerReference w:type="default" r:id="rId28"/>
          <w:footerReference w:type="default" r:id="rId29"/>
          <w:headerReference w:type="first" r:id="rId3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1932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Diálogos Contemporâneos Interseccionais 2025: História Afrobrasileira e Ameríndia - Espaços de Sociabilidades, Ressignificação e Desconstrução de Saberes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7F3A4A" w:rsidRDefault="00634636" w:rsidP="00635A0B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Ana Cristina da Conceição Cruz; Breno do Nascimento Ferreira; Jasleilson Barros Silva; Jhenifer Stefanie Lisboa Cordeiro; Valéria Calistro Nascimento; Abílio</w:t>
                            </w: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Avares Viana Filho; Jacó Reis Nunes; Maria Rodrigues Oliveira; Alexandre Luiz Almeida Bentes; Angela Maria dos Santos; Ronilson Aquino Silva de Santana; Wilverson Rodrigo Silva de Melo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0;margin-top:13.95pt;width:698.3pt;height:291.75pt;z-index:2516193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Diálogos Contemporâneos Interseccionais 2025: História Afrobrasileira e Ameríndia - Espaços de Sociabilidades, Ressignificação e Desconstrução de Saberes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7F3A4A" w:rsidRDefault="00634636" w:rsidP="00635A0B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Ana Cristina da Conceição Cruz; Breno do Nascimento Ferreira; Jasleilson Barros Silva; Jhenifer Stefanie Lisboa Cordeiro; Valéria Calistro Nascimento; Abílio</w:t>
                      </w: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Avares Viana Filho; Jacó Reis Nunes; Maria Rodrigues Oliveira; Alexandre Luiz Almeida Bentes; Angela Maria dos Santos; Ronilson Aquino Silva de Santana; Wilverson Rodrigo Silva de Melo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1"/>
          <w:headerReference w:type="default" r:id="rId32"/>
          <w:footerReference w:type="default" r:id="rId33"/>
          <w:headerReference w:type="first" r:id="rId3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03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BIOATER: Fortalecimento da Agricultura Familiar e da Bioeconomia na Região do Araguaia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José Maria Cardoso Sacramento; Raul Teixeira de  Andrade; Amanda Cláudia Lemos Oliveira; Eduarda Medrade de Oliveira; Kéllyta Diogenes Alves; Rhayssa Geovanna Medrade Matias; Renan Wegas Bezerra Castro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0;margin-top:13.95pt;width:698.3pt;height:291.75pt;z-index:2516203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r/UZ&#10;gBICAAAB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BIOATER: Fortalecimento da Agricultura Familiar e da Bioeconomia na Região do Araguaia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José Maria Cardoso Sacramento; Raul Teixeira de  Andrade; Amanda Cláudia Lemos Oliveira; Eduarda Medrade de Oliveira; Kéllyta Diogenes Alves; Rhayssa Geovanna Medrade Matias; Renan Wegas Bezerra Castro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5"/>
          <w:headerReference w:type="default" r:id="rId36"/>
          <w:footerReference w:type="default" r:id="rId37"/>
          <w:headerReference w:type="first" r:id="rId3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13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Resgatando minhas origens: Um estudo sobre a identidade e a memória da comunidade de Moju do Belarmino, na cidade de Mojuí dos Campos (PA)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Marinês Cleunice dos Santos Bernardes; Rafaela de Jesus Oliveira; Jessica Pamela Costa da Silva; Thalia Pinheiro da Silva; Vania Maria Fernandes da Silva; Sarah Elizabeth de Menezes Teixeira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0;margin-top:13.95pt;width:698.3pt;height:291.75pt;z-index:2516213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0f81&#10;GxICAAAB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Resgatando minhas origens: Um estudo sobre a identidade e a memória da comunidade de Moju do Belarmino, na cidade de Mojuí dos Campos (PA)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Marinês Cleunice dos Santos Bernardes; Rafaela de Jesus Oliveira; Jessica Pamela Costa da Silva; Thalia Pinheiro da Silva; Vania Maria Fernandes da Silva; Sarah Elizabeth de Menezes Teixeira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9"/>
          <w:headerReference w:type="default" r:id="rId40"/>
          <w:footerReference w:type="default" r:id="rId41"/>
          <w:headerReference w:type="first" r:id="rId4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24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Encantos da Literatura: ação de incentivo à leitura no IFPA/Campus Santarém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Viviane Riedner; Ivanita Bentes Sousa; Leonice Maria Bentes Nina; Sofia Ellen de Oliveira Tavares; Railene Christie Maria da Silva Rodrigues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0;margin-top:13.95pt;width:698.3pt;height:291.75pt;z-index:2516224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+PjC&#10;AhICAAAB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Encantos da Literatura: ação de incentivo à leitura no IFPA/Campus Santarém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Viviane Riedner; Ivanita Bentes Sousa; Leonice Maria Bentes Nina; Sofia Ellen de Oliveira Tavares; Railene Christie Maria da Silva Rodrigues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43"/>
          <w:headerReference w:type="default" r:id="rId44"/>
          <w:footerReference w:type="default" r:id="rId45"/>
          <w:headerReference w:type="first" r:id="rId4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34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PROJETO RIBEIRIZAR: Consolidação de Tecnologias Sociais e Impacto na Extensão Amazônica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Fernanda Pantoja Martins; Gabrielle Amarijo Correa; Mônica Nazaré E. S. da Silva; Eliana Machado Schuber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0;margin-top:13.95pt;width:698.3pt;height:291.75pt;z-index:2516234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3Osi&#10;kxICAAAB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PROJETO RIBEIRIZAR: Consolidação de Tecnologias Sociais e Impacto na Extensão Amazônica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Fernanda Pantoja Martins; Gabrielle Amarijo Correa; Mônica Nazaré E. S. da Silva; Eliana Machado Schuber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47"/>
          <w:headerReference w:type="default" r:id="rId48"/>
          <w:footerReference w:type="default" r:id="rId49"/>
          <w:headerReference w:type="first" r:id="rId5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44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Produção e divulgação científica em ambientes digitais: análise dos resultados do Laboratório de Tradução do Núcleo de Pesquisa em Educação e Cibercultura (LABTEC) em 2025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Breno Rodrigo de Oliveira Alencar; Elaine Regina Maia Palmieri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0;margin-top:13.95pt;width:698.3pt;height:291.75pt;z-index:2516244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fzJy&#10;9hICAAAC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Produção e divulgação científica em ambientes digitais: análise dos resultados do Laboratório de Tradução do Núcleo de Pesquisa em Educação e Cibercultura (LABTEC) em 2025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Breno Rodrigo de Oliveira Alencar; Elaine Regina Maia Palmieri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51"/>
          <w:headerReference w:type="default" r:id="rId52"/>
          <w:footerReference w:type="default" r:id="rId53"/>
          <w:headerReference w:type="first" r:id="rId5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547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Visita Técnica em Belém (PA): Um Relato sobre a Prática na Formação em Gestão de Turismo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Kátia Regina Jesus da Costa; Cleice Feitosa da Silva Nascimento; Gisele Maria de Oliveria Carvalho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0;margin-top:13.95pt;width:698.3pt;height:291.75pt;z-index:2516254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9aca&#10;ERICAAAC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Visita Técnica em Belém (PA): Um Relato sobre a Prática na Formação em Gestão de Turismo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Kátia Regina Jesus da Costa; Cleice Feitosa da Silva Nascimento; Gisele Maria de Oliveria Carvalho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55"/>
          <w:headerReference w:type="default" r:id="rId56"/>
          <w:footerReference w:type="default" r:id="rId57"/>
          <w:headerReference w:type="first" r:id="rId5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649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3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Experimentação no ensino de química para a EJA: a prática no cotidiano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Raimundo Negrão Neto; Vinicius Tavares Medeiros; Rafaela L. Campos Dias; Amauri Silva Junior; Marcelo H. Vilhena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0;margin-top:13.95pt;width:698.3pt;height:291.75pt;z-index:25162649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DWa&#10;Cmk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Experimentação no ensino de química para a EJA: a prática no cotidiano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Raimundo Negrão Neto; Vinicius Tavares Medeiros; Rafaela L. Campos Dias; Amauri Silva Junior; Marcelo H. Vilhena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59"/>
          <w:headerReference w:type="default" r:id="rId60"/>
          <w:footerReference w:type="default" r:id="rId61"/>
          <w:headerReference w:type="first" r:id="rId6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75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4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Trilha Agroecológica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Betânia Alves de Aguiar Glória; José Maria Cardoso Sacramento; Rhayssa Geovanna Medrade Matias; Amanda Cláudia Lemos Oliveira; Eduarda Medrade de Oliveira; Renan Wegas Bezerra Castro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0;margin-top:13.95pt;width:698.3pt;height:291.75pt;z-index:2516275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FZJ&#10;z7E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Trilha Agroecológica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Betânia Alves de Aguiar Glória; José Maria Cardoso Sacramento; Rhayssa Geovanna Medrade Matias; Amanda Cláudia Lemos Oliveira; Eduarda Medrade de Oliveira; Renan Wegas Bezerra Castro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63"/>
          <w:headerReference w:type="default" r:id="rId64"/>
          <w:footerReference w:type="default" r:id="rId65"/>
          <w:headerReference w:type="first" r:id="rId6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854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4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II Mostra de Cinema Indígena do IFPA-Breves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Tiago de Oliveira; Hillary Thaeme Aires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0;margin-top:13.95pt;width:698.3pt;height:291.75pt;z-index:2516285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Fyn&#10;h6Y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II Mostra de Cinema Indígena do IFPA-Breves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Tiago de Oliveira; Hillary Thaeme Aires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67"/>
          <w:headerReference w:type="default" r:id="rId68"/>
          <w:footerReference w:type="default" r:id="rId69"/>
          <w:headerReference w:type="first" r:id="rId7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2956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4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Inov’Ação e Sociobioeconomia: capacitação de mulheres agroextrativistas em tratamento de produtos da sociobiodiversidade para confecção de biojóias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Fagner Freires de Sousa; Emilly Gaia Calandrine; Tiago do Carmo da Mata Ribeiro; Alex de Farias Batista; Laila Rover Santana; Giovani Guimarães Lisboa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0;margin-top:13.95pt;width:698.3pt;height:291.75pt;z-index:25162956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1jLv&#10;QRICAAAC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Inov’Ação e Sociobioeconomia: capacitação de mulheres agroextrativistas em tratamento de produtos da sociobiodiversidade para confecção de biojóias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Fagner Freires de Sousa; Emilly Gaia Calandrine; Tiago do Carmo da Mata Ribeiro; Alex de Farias Batista; Laila Rover Santana; Giovani Guimarães Lisboa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71"/>
          <w:headerReference w:type="default" r:id="rId72"/>
          <w:footerReference w:type="default" r:id="rId73"/>
          <w:headerReference w:type="first" r:id="rId7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059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4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Programa Conecta, Cata e Recicla: protagonismo discente e mobilização socioambiental para coleta sel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etiva no IFPA Campus Ananindeua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Cinara Estrela; Maciel João Campelo Assis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0;margin-top:13.95pt;width:698.3pt;height:291.75pt;z-index:2516305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AmK&#10;J7M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Programa Conecta, Cata e Recicla: protagonismo discente e mobilização socioambiental para coleta sel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etiva no IFPA Campus Ananindeua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Cinara Estrela; Maciel João Campelo Assis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75"/>
          <w:headerReference w:type="default" r:id="rId76"/>
          <w:footerReference w:type="default" r:id="rId77"/>
          <w:headerReference w:type="first" r:id="rId7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161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5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Pretos com Atitude: vozes da periferia contra a violência, o racismo e a política criminal de drogas em Parau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apebas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Carlos Henrique Garcia de Souza; Gabriel Miranda Brito; Ingridy Machado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0;margin-top:13.95pt;width:698.3pt;height:291.75pt;z-index:25163161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M22&#10;+6c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Pretos com Atitude: vozes da periferia contra a violência, o racismo e a política criminal de drogas em Parau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apebas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Carlos Henrique Garcia de Souza; Gabriel Miranda Brito; Ingridy Machado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79"/>
          <w:headerReference w:type="default" r:id="rId80"/>
          <w:footerReference w:type="default" r:id="rId81"/>
          <w:headerReference w:type="first" r:id="rId8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264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5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IFINANÇAS NA ESCOLA: educação financeira para o uso consciente do benefício pé-de-meia na região de Paragominas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Jocimar Albernaz Xavier; Maria Vitoria Soares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0;margin-top:13.95pt;width:698.3pt;height:291.75pt;z-index:25163264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JmB&#10;ZaE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IFINANÇAS NA ESCOLA: educação financeira para o uso consciente do benefício pé-de-meia na região de Paragominas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Jocimar Albernaz Xavier; Maria Vitoria Soares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83"/>
          <w:headerReference w:type="default" r:id="rId84"/>
          <w:footerReference w:type="default" r:id="rId85"/>
          <w:headerReference w:type="first" r:id="rId8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36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5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Diversidade Linguística e Cultural em Altamira: Divulgação Científica das Línguas dos Povos Indígenas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Renan do Socorro dos S. Borges; Ana Clara Santos da Rocha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0;margin-top:13.95pt;width:698.3pt;height:291.75pt;z-index:2516336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Mbv&#10;sgMTAgAAAg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Diversidade Linguística e Cultural em Altamira: Divulgação Científica das Línguas dos Povos Indígenas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Renan do Socorro dos S. Borges; Ana Clara Santos da Rocha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87"/>
          <w:headerReference w:type="default" r:id="rId88"/>
          <w:footerReference w:type="default" r:id="rId89"/>
          <w:headerReference w:type="first" r:id="rId9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46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Robótica para Todos: Inclusão Tecnológica na Educação Básica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Israel Peixoto Moraes; Wilian Saraiva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margin-left:0;margin-top:13.95pt;width:698.3pt;height:291.75pt;z-index:2516346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Soqv&#10;KxICAAAC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Robótica para Todos: Inclusão Tecnológica na Educação Básica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Israel Peixoto Moraes; Wilian Saraiva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91"/>
          <w:headerReference w:type="default" r:id="rId92"/>
          <w:footerReference w:type="default" r:id="rId93"/>
          <w:headerReference w:type="first" r:id="rId9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57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0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Gêneros Acadêmicos por meio do Scratch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Gilson Pedroso dos Santos; Marcos Vinicius da Conceição Teixeira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0;margin-top:13.95pt;width:698.3pt;height:291.75pt;z-index:25163571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AIc/Ll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Gêneros Acadêmicos por meio do Scratch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Gilson Pedroso dos Santos; Marcos Vinicius da Conceição Teixeira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95"/>
          <w:headerReference w:type="default" r:id="rId96"/>
          <w:footerReference w:type="default" r:id="rId97"/>
          <w:headerReference w:type="first" r:id="rId9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67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Nas Margens Podcast - Série “O que pesquisam os professores de História do IFPA Campus Belém?”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Alan Christian de Souza Santos; Edmery de Nazaré Gomes da Silva; Alice Rayane da Silva Saraiva; Dener Marcos da Silva Pantoja; Marco Vinicius Baldez dos Santos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0;margin-top:13.95pt;width:698.3pt;height:291.75pt;z-index:2516367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yE7in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Nas Margens Podcast - Série “O que pesquisam os professores de História do IFPA Campus Belém?”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Alan Christian de Souza Santos; Edmery de Nazaré Gomes da Silva; Alice Rayane da Silva Saraiva; Dener Marcos da Silva Pantoja; Marco Vinicius Baldez dos Santos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99"/>
          <w:headerReference w:type="default" r:id="rId100"/>
          <w:footerReference w:type="default" r:id="rId101"/>
          <w:headerReference w:type="first" r:id="rId10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77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 taxidermia como forma lúdica de ensino científico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Luana Freire da Silva; Emily Lisboa e Silva; Urias de Sousa Assunção; Gustavo Petrucci Guimarães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0;margin-top:13.95pt;width:698.3pt;height:291.75pt;z-index:2516377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E/fmAx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 taxidermia como forma lúdica de ensino científico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Luana Freire da Silva; Emily Lisboa e Silva; Urias de Sousa Assunção; Gustavo Petrucci Guimarães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03"/>
          <w:headerReference w:type="default" r:id="rId104"/>
          <w:footerReference w:type="default" r:id="rId105"/>
          <w:headerReference w:type="first" r:id="rId10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878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Protagonismo Juvenil no Programa Saúde na Escola: relato de experiência de um projeto de extensão no IFPA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Michelle da Silva Pereira; Karina Kelly Medeiros da Silva e Sousa; Ana Cleide Monteiro Garcia; Barbara Duarte Casseb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0;margin-top:13.95pt;width:698.3pt;height:291.75pt;z-index:25163878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GRmuFB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Protagonismo Juvenil no Programa Saúde na Escola: relato de experiência de um projeto de extensão no IFPA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Michelle da Silva Pereira; Karina Kelly Medeiros da Silva e Sousa; Ana Cleide Monteiro Garcia; Barbara Duarte Casseb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07"/>
          <w:headerReference w:type="default" r:id="rId108"/>
          <w:footerReference w:type="default" r:id="rId109"/>
          <w:headerReference w:type="first" r:id="rId11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398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Uso de Tecnologias Digitais no Ensino de Crianças com Transtorno do Espectro Autista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Samuel Antonio Silva do Rosario; Mariah Clara Araújo Santos; Albemara Barros de Sousa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margin-left:0;margin-top:13.95pt;width:698.3pt;height:291.75pt;z-index:2516398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Uso de Tecnologias Digitais no Ensino de Crianças com Transtorno do Espectro Autista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Samuel Antonio Silva do Rosario; Mariah Clara Araújo Santos; Albemara Barros de Sousa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11"/>
          <w:headerReference w:type="default" r:id="rId112"/>
          <w:footerReference w:type="default" r:id="rId113"/>
          <w:headerReference w:type="first" r:id="rId11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083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FOSS4G na COP30: Utilizando QGIS e OpenStreetMap para Fortalecer a Identidade Amazônica e Analisar as Mudanças Climáticas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Tatiana Pará Monteiro de Freitas; Yuri Souza de Oliveira; Alacilda Nazaré Souza de Oliveira; Lisandra Leite Teixeira; Andre da Silva Mano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0;margin-top:13.95pt;width:698.3pt;height:291.75pt;z-index:2516408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Ew0DgE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FOSS4G na COP30: Utilizando QGIS e OpenStreetMap para Fortalecer a Identidade Amazônica e Analisar as Mudanças Climáticas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Tatiana Pará Monteiro de Freitas; Yuri Souza de Oliveira; Alacilda Nazaré Souza de Oliveira; Lisandra Leite Teixeira; Andre da Silva Mano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15"/>
          <w:headerReference w:type="default" r:id="rId116"/>
          <w:footerReference w:type="default" r:id="rId117"/>
          <w:headerReference w:type="first" r:id="rId11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18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2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Feira de Uso e Conservação de Sementes Nativas com Povos Originários: saberes tradicionais, sustentabilidade e inclusão sociocultural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Ricardo Alexandre Moraes da Silva; Guilherme Lourenço Silva; Renan Wegas Bezerra Castro; José Maria Cardoso Sacramento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0;margin-top:13.95pt;width:698.3pt;height:291.75pt;z-index:2516418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4C5tKB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Feira de Uso e Conservação de Sementes Nativas com Povos Originários: saberes tradicionais, sustentabilidade e inclusão sociocultural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Ricardo Alexandre Moraes da Silva; Guilherme Lourenço Silva; Renan Wegas Bezerra Castro; José Maria Cardoso Sacramento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19"/>
          <w:headerReference w:type="default" r:id="rId120"/>
          <w:footerReference w:type="default" r:id="rId121"/>
          <w:headerReference w:type="first" r:id="rId12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288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Gênero em Foco: Diálogos Itinerantes pela Igualdade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Leonilde da Conceição Silva; Grazziele Lopes dos Santos; Loize de Souza Lima; Sofia Lira Brito; Heloysa da Silva Lima; Thallyson Benício Sousa Rodrigues; Kadila Thaillyni Almira do Rego Souza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0;margin-top:13.95pt;width:698.3pt;height:291.75pt;z-index:2516428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tBnzLh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Gênero em Foco: Diálogos Itinerantes pela Igualdade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Leonilde da Conceição Silva; Grazziele Lopes dos Santos; Loize de Souza Lima; Sofia Lira Brito; Heloysa da Silva Lima; Thallyson Benício Sousa Rodrigues; Kadila Thaillyni Almira do Rego Souza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23"/>
          <w:headerReference w:type="default" r:id="rId124"/>
          <w:footerReference w:type="default" r:id="rId125"/>
          <w:headerReference w:type="first" r:id="rId12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390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2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IFPA NAS ESCOLAS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Samuel Antonio Silva do Rosario; Albemara Barros de Sousa; Wellison Peixoto Bastos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0;margin-top:13.95pt;width:698.3pt;height:291.75pt;z-index:2516439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Ot3JIw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IFPA NAS ESCOLAS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Samuel Antonio Silva do Rosario; Albemara Barros de Sousa; Wellison Peixoto Bastos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27"/>
          <w:headerReference w:type="default" r:id="rId128"/>
          <w:footerReference w:type="default" r:id="rId129"/>
          <w:headerReference w:type="first" r:id="rId13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492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Sensibilização ambiental e econômica acerca do uso de biocombustíveis junto à comunidade ribeirinha do entorno de Marabá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Sérgio de Souza Custódio Filho; Vitória Cruz da Silva; Werdeson Messias Lopes Soares; Maria Eduarda Nunes Pereira; Welliton Paulo da Silva; Everaldo Afonso Fernandes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0;margin-top:13.95pt;width:698.3pt;height:291.75pt;z-index:2516449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CRjtFJ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Sensibilização ambiental e econômica acerca do uso de biocombustíveis junto à comunidade ribeirinha do entorno de Marabá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Sérgio de Souza Custódio Filho; Vitória Cruz da Silva; Werdeson Messias Lopes Soares; Maria Eduarda Nunes Pereira; Welliton Paulo da Silva; Everaldo Afonso Fernandes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31"/>
          <w:headerReference w:type="default" r:id="rId132"/>
          <w:footerReference w:type="default" r:id="rId133"/>
          <w:headerReference w:type="first" r:id="rId13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59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Se a escola não vai ao museu, o museu vai à escola: o dia do museu de ciências naturais na educação básica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Natanael Charles da Silva; Beatriz Braga Julião; Sara Dias Ferreira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margin-left:0;margin-top:13.95pt;width:698.3pt;height:291.75pt;z-index:2516459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AbG7mu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Se a escola não vai ao museu, o museu vai à escola: o dia do museu de ciências naturais na educação básica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Natanael Charles da Silva; Beatriz Braga Julião; Sara Dias Ferreira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35"/>
          <w:headerReference w:type="default" r:id="rId136"/>
          <w:footerReference w:type="default" r:id="rId137"/>
          <w:headerReference w:type="first" r:id="rId13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69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3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HORTOTERAPIA Semeando inclusão”: ferramenta para aprendizagem e educação ambiental.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Juliana Simões Nobre Gama; Gabriella Evelyn Lima de Lima; Nalanda dos Santos Rodrigues; Daisy Inês das Chagas Sousa; Josué Araújo Cordeiro; Mônica Coeli Souza Soares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margin-left:0;margin-top:13.95pt;width:698.3pt;height:291.75pt;z-index:2516469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DbJqnW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HORTOTERAPIA Semeando inclusão”: ferramenta para aprendizagem e educação ambiental.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Juliana Simões Nobre Gama; Gabriella Evelyn Lima de Lima; Nalanda dos Santos Rodrigues; Daisy Inês das Chagas Sousa; Josué Araújo Cordeiro; Mônica Coeli Souza Soares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39"/>
          <w:headerReference w:type="default" r:id="rId140"/>
          <w:footerReference w:type="default" r:id="rId141"/>
          <w:headerReference w:type="first" r:id="rId14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80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4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Assessoramento e acessibilidade das redes sociais do IFPA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Vanessa dos Santos Moura Moreno; Paulo Henrique de Jesus Pereira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0;margin-top:13.95pt;width:698.3pt;height:291.75pt;z-index:2516480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C49WwO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Assessoramento e acessibilidade das redes sociais do IFPA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Vanessa dos Santos Moura Moreno; Paulo Henrique de Jesus Pereira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43"/>
          <w:headerReference w:type="default" r:id="rId144"/>
          <w:footerReference w:type="default" r:id="rId145"/>
          <w:headerReference w:type="first" r:id="rId14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490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4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Agroecologia em foco: práticas sustentáveis para a Amazônia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Valfredo Almeida Chaves; Adriany dos Santos Valente; Julielson Siqueira Pinto; Valdir Mario Dias Monteiro; Alex Medeiros Pinto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margin-left:0;margin-top:13.95pt;width:698.3pt;height:291.75pt;z-index:2516490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shskG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Agroecologia em foco: práticas sustentáveis para a Amazônia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Valfredo Almeida Chaves; Adriany dos Santos Valente; Julielson Siqueira Pinto; Valdir Mario Dias Monteiro; Alex Medeiros Pinto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47"/>
          <w:headerReference w:type="default" r:id="rId148"/>
          <w:footerReference w:type="default" r:id="rId149"/>
          <w:headerReference w:type="first" r:id="rId15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00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4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Ações de Extensão como estratégia de divulgação das ações do setor de saúde de uma instituição de ensino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Jamily Silva Souza; Maria Eduarda da Silva Albuquerque; Alessandra Santos Furtado Miranda; Amanda Rakelly Rocha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0;margin-top:13.95pt;width:698.3pt;height:291.75pt;z-index:2516500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A4jkz+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Ações de Extensão como estratégia de divulgação das ações do setor de saúde de uma instituição de ensino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Jamily Silva Souza; Maria Eduarda da Silva Albuquerque; Alessandra Santos Furtado Miranda; Amanda Rakelly Rocha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51"/>
          <w:headerReference w:type="default" r:id="rId152"/>
          <w:footerReference w:type="default" r:id="rId153"/>
          <w:headerReference w:type="first" r:id="rId15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107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4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The blacks – banda de música como fe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rramenta de educação musical 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desenvolvimento socioemocional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Jhomaylon Rodrigues Soares; Anderson Fortaleza de Sousa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margin-left:0;margin-top:13.95pt;width:698.3pt;height:291.75pt;z-index:2516510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Oc2hAw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The blacks – banda de música como fe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rramenta de educação musical 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desenvolvimento socioemocional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Jhomaylon Rodrigues Soares; Anderson Fortaleza de Sousa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55"/>
          <w:headerReference w:type="default" r:id="rId156"/>
          <w:footerReference w:type="default" r:id="rId157"/>
          <w:headerReference w:type="first" r:id="rId15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209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5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Formação profissional e prática extensionista: o projeto computador amigo como espaço de aprendizagem em manutenção de computadores e sustentabilidade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Tarcísio Lemos Monteiro Carvalho;Laís Regina dos Santos Silva; João Victor da Silva Campos: Ellen Karoline Sousa da Silva:Geovanny Silva de Oliveira;Elane Gama Ribeiro;Carlos Eduardo Castro Silva:Pedro Henrique de Sousa Farias:Gabriel Alves do Nascimento:João Pedro de Souza Moreira:Marlon Cleber da Silva Alcântara:Pedro Henrique dos Santos Silva:Rebecca Sobral Magalhães:Mikaylane Da Silva Souza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margin-left:0;margin-top:13.95pt;width:698.3pt;height:291.75pt;z-index:25165209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CMKWBg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Formação profissional e prática extensionista: o projeto computador amigo como espaço de aprendizagem em manutenção de computadores e sustentabilidade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Tarcísio Lemos Monteiro Carvalho;Laís Regina dos Santos Silva; João Victor da Silva Campos: Ellen Karoline Sousa da Silva:Geovanny Silva de Oliveira;Elane Gama Ribeiro;Carlos Eduardo Castro Silva:Pedro Henrique de Sousa Farias:Gabriel Alves do Nascimento:João Pedro de Souza Moreira:Marlon Cleber da Silva Alcântara:Pedro Henrique dos Santos Silva:Rebecca Sobral Magalhães:Mikaylane Da Silva Souza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59"/>
          <w:headerReference w:type="default" r:id="rId160"/>
          <w:footerReference w:type="default" r:id="rId161"/>
          <w:headerReference w:type="first" r:id="rId16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31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5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TOI – TREINAMENTO OLÍMPICO INTENSIVO: formação científica e incentivo à participação em olimpíadas acadêmicas na região de Paragominas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Jocimar Albernaz Xavier: Lorena Stephany Cavalcante Colares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0;margin-top:13.95pt;width:698.3pt;height:291.75pt;z-index:2516531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Hc9xh4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TOI – TREINAMENTO OLÍMPICO INTENSIVO: formação científica e incentivo à participação em olimpíadas acadêmicas na região de Paragominas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Jocimar Albernaz Xavier: Lorena Stephany Cavalcante Colares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63"/>
          <w:headerReference w:type="default" r:id="rId164"/>
          <w:footerReference w:type="default" r:id="rId165"/>
          <w:headerReference w:type="first" r:id="rId16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414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5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Gênero Acadêmico: relato de experiência de uma oficina de produção de artigos científicos no IFPA campus Paragominas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Painel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Ellen Cristina da Silva Corrêa: Gizele Ferreira Rosa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margin-left:0;margin-top:13.95pt;width:698.3pt;height:291.75pt;z-index:2516541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ChTEbw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Gênero Acadêmico: relato de experiência de uma oficina de produção de artigos científicos no IFPA campus Paragominas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Painel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Ellen Cristina da Silva Corrêa: Gizele Ferreira Rosa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67"/>
          <w:headerReference w:type="default" r:id="rId168"/>
          <w:footerReference w:type="default" r:id="rId169"/>
          <w:headerReference w:type="first" r:id="rId17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516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6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EcoBag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Esperançar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”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Samara Avelino de Souza França; João Victor Sanches Ferreira; Amanda da Costa Lima; Gabriela Vitória Corrêa Moraes; Sandro Barbosa Ribeiro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0;margin-top:13.95pt;width:698.3pt;height:291.75pt;z-index:25165516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EcoBag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Esperançar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”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Samara Avelino de Souza França; João Victor Sanches Ferreira; Amanda da Costa Lima; Gabriela Vitória Corrêa Moraes; Sandro Barbosa Ribeiro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71"/>
          <w:headerReference w:type="default" r:id="rId172"/>
          <w:footerReference w:type="default" r:id="rId173"/>
          <w:headerReference w:type="first" r:id="rId17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619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6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Inov’Ação e Sociobioeconomia: capacitação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 de mulheres agroextrativistas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em tratamento de produtos da sociobiodiversidade para confecção de biojóias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Fagner Freires de Sousa; Emilly Gaia Calandrine; Tiago do Carmo da M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ata Ribeiro; Júlia Luiza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de Souza Moia; Alex de Farias Batista; Laila Rover Santana; Giovani Guimarães Lisboa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7" type="#_x0000_t202" style="position:absolute;margin-left:0;margin-top:13.95pt;width:698.3pt;height:291.75pt;z-index:2516561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DBjNvW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Inov’Ação e Sociobioeconomia: capacitação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 de mulheres agroextrativistas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em tratamento de produtos da sociobiodiversidade para confecção de biojóias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Fagner Freires de Sousa; Emilly Gaia Calandrine; Tiago do Carmo da M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ata Ribeiro; Júlia Luiza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de Souza Moia; Alex de Farias Batista; Laila Rover Santana; Giovani Guimarães Lisboa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75"/>
          <w:headerReference w:type="default" r:id="rId176"/>
          <w:footerReference w:type="default" r:id="rId177"/>
          <w:headerReference w:type="first" r:id="rId17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721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9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Jogo de Tabuleiro - Rota do Quilombo: Contando e Medindo Saberes.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Kátia Bárbara da Silva Santos; Renan Martins Pires; Sofia Pires de Almeida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margin-left:0;margin-top:13.95pt;width:698.3pt;height:291.75pt;z-index:25165721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/PRy&#10;ZxICAAAD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Jogo de Tabuleiro - Rota do Quilombo: Contando e Medindo Saberes.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Kátia Bárbara da Silva Santos; Renan Martins Pires; Sofia Pires de Almeida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79"/>
          <w:headerReference w:type="default" r:id="rId180"/>
          <w:footerReference w:type="default" r:id="rId181"/>
          <w:headerReference w:type="first" r:id="rId18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9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Ecoluz Trap: armadilha luminosa de baixo custo para capturas de mosquito vetores de doenças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7F3A4A" w:rsidRDefault="00634636" w:rsidP="00635A0B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Riguel Feltrin Contente; Cleiton Santos Costa; Lucyellen Carvalho Neres dos Santos; Maria Clara de Souza Lima; Wilian Saraiva Silva; Yane Katlen da Silva Lima; Sérgio de Souza de Custódio; Israel</w:t>
                            </w: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Peixoto de Moraes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9" type="#_x0000_t202" style="position:absolute;margin-left:0;margin-top:13.95pt;width:698.3pt;height:291.75pt;z-index:25165824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AT&#10;3qnn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Ecoluz Trap: armadilha luminosa de baixo custo para capturas de mosquito vetores de doenças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7F3A4A" w:rsidRDefault="00634636" w:rsidP="00635A0B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Riguel Feltrin Contente; Cleiton Santos Costa; Lucyellen Carvalho Neres dos Santos; Maria Clara de Souza Lima; Wilian Saraiva Silva; Yane Katlen da Silva Lima; Sérgio de Souza de Custódio; Israel</w:t>
                      </w: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Peixoto de Moraes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83"/>
          <w:headerReference w:type="default" r:id="rId184"/>
          <w:footerReference w:type="default" r:id="rId185"/>
          <w:headerReference w:type="first" r:id="rId18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19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MindFinance – Educação financeira gamificada para juventudes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Jocimar Albernaz Xavier; Maria Vitória Soares da Silva; Erick Vitor Souza Batista; Raissa Almeida do Mar; Yan Rodrigues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0" type="#_x0000_t202" style="position:absolute;margin-left:0;margin-top:13.95pt;width:698.3pt;height:291.75pt;z-index:2516592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GMK&#10;ih0TAgAAAw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MindFinance – Educação financeira gamificada para juventudes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Jocimar Albernaz Xavier; Maria Vitória Soares da Silva; Erick Vitor Souza Batista; Raissa Almeida do Mar; Yan Rodrigues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87"/>
          <w:headerReference w:type="default" r:id="rId188"/>
          <w:footerReference w:type="default" r:id="rId189"/>
          <w:headerReference w:type="first" r:id="rId19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0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Desenvolve Aí! – Educação empreendedora gamificada para juventudes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Jocimar Albernaz Xavier; Lorena Stephany Cavalcante; Ana Clara de Lima Silva; Elizane da Silva Alcântara; Lara Izabele da Silva Prestes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1" type="#_x0000_t202" style="position:absolute;margin-left:0;margin-top:13.95pt;width:698.3pt;height:291.75pt;z-index:2516602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Desenvolve Aí! – Educação empreendedora gamificada para juventudes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Jocimar Albernaz Xavier; Lorena Stephany Cavalcante; Ana Clara de Lima Silva; Elizane da Silva Alcântara; Lara Izabele da Silva Prestes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91"/>
          <w:headerReference w:type="default" r:id="rId192"/>
          <w:footerReference w:type="default" r:id="rId193"/>
          <w:headerReference w:type="first" r:id="rId19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0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Jogo de Tabuleiro - Shishima Matemático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Kátia Bárbara da Silva Santos; Alice de Macedo Mendes; Izabele Amorim da Silva; Israel da Paixão Machado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2" type="#_x0000_t202" style="position:absolute;margin-left:0;margin-top:13.95pt;width:698.3pt;height:291.75pt;z-index:25166131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Bn&#10;kSMq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Jogo de Tabuleiro - Shishima Matemático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Kátia Bárbara da Silva Santos; Alice de Macedo Mendes; Izabele Amorim da Silva; Israel da Paixão Machado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95"/>
          <w:headerReference w:type="default" r:id="rId196"/>
          <w:footerReference w:type="default" r:id="rId197"/>
          <w:headerReference w:type="first" r:id="rId19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 Importância da Educação Profissional na Inclusão Social: Produtos Gerados pelo Curso FIC de Artesãs de Biojoias do Programa Mulheres Mil do IFPA - Campus Vigia, em Santo Antônio do Tauá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Gueive Astur Pena; Shirley Santos Melo de Oliveira; Nicilene Ataíde da Silva; Ricardo Morais de Miranda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3" type="#_x0000_t202" style="position:absolute;margin-left:0;margin-top:13.95pt;width:698.3pt;height:291.7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BC&#10;xZ9l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 Importância da Educação Profissional na Inclusão Social: Produtos Gerados pelo Curso FIC de Artesãs de Biojoias do Programa Mulheres Mil do IFPA - Campus Vigia, em Santo Antônio do Tauá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Gueive Astur Pena; Shirley Santos Melo de Oliveira; Nicilene Ataíde da Silva; Ricardo Morais de Miranda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199"/>
          <w:headerReference w:type="default" r:id="rId200"/>
          <w:footerReference w:type="default" r:id="rId201"/>
          <w:headerReference w:type="first" r:id="rId20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Canteiros Econômicos: Tecnologia Social para uso eficiente da água no cultivo de hortaliças, em áreas de escassez hídrica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Nayara Kelly Feitosa Ferreira; Ismael do Carmo Brito; Josiele 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Cristine Santos Queiroz; Kellyn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Rafaela Blandes Frota; Adriene Vitorino dos Santos; Ismael do Carmo Brito; Aldo Ribeiro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Pinto Filho; Daniela Ribeiro Patrocínio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4" type="#_x0000_t202" style="position:absolute;margin-left:0;margin-top:13.95pt;width:698.3pt;height:291.75pt;z-index:251663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ImHe&#10;fRICAAAD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Canteiros Econômicos: Tecnologia Social para uso eficiente da água no cultivo de hortaliças, em áreas de escassez hídrica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Nayara Kelly Feitosa Ferreira; Ismael do Carmo Brito; Josiele 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Cristine Santos Queiroz; Kellyn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Rafaela Blandes Frota; Adriene Vitorino dos Santos; Ismael do Carmo Brito; Aldo Ribeiro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Pinto Filho; Daniela Ribeiro Patrocínio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03"/>
          <w:headerReference w:type="default" r:id="rId204"/>
          <w:footerReference w:type="default" r:id="rId205"/>
          <w:headerReference w:type="first" r:id="rId20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Protótipo de dispositivo ultrassonico de baixo custo para o controle de macrófitas e monitoramento da qualidade da água na Amazônia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Herbe Leone M. Costa; Josué Sousa da Conceição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5" type="#_x0000_t202" style="position:absolute;margin-left:0;margin-top:13.95pt;width:698.3pt;height:291.75pt;z-index:25166438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AH&#10;NWIy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Protótipo de dispositivo ultrassonico de baixo custo para o controle de macrófitas e monitoramento da qualidade da água na Amazônia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Herbe Leone M. Costa; Josué Sousa da Conceição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07"/>
          <w:headerReference w:type="default" r:id="rId208"/>
          <w:footerReference w:type="default" r:id="rId209"/>
          <w:headerReference w:type="first" r:id="rId21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PSVE: Projeto sabão e vela ecológicos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Caroline Azevedo Rosa; Tamires Souza de Souza; Cauane Fer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reira Carvalhedo; Dayanne Maria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Dias e Dias; Taiane Braga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6" type="#_x0000_t202" style="position:absolute;margin-left:0;margin-top:13.95pt;width:698.3pt;height:291.75pt;z-index:2516654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Fba&#10;kGMTAgAAAw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PSVE: Projeto sabão e vela ecológicos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Caroline Azevedo Rosa; Tamires Souza de Souza; Cauane Fer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reira Carvalhedo; Dayanne Maria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Dias e Dias; Taiane Braga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11"/>
          <w:headerReference w:type="default" r:id="rId212"/>
          <w:footerReference w:type="default" r:id="rId213"/>
          <w:headerReference w:type="first" r:id="rId21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2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Sementes que Geram Renda: Biojoias e Desenvolvimento Sustentável na Amazônia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Ricardo Morais de Mirand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a; Maria Fernanda do Nascimento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Borcem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7" type="#_x0000_t202" style="position:absolute;margin-left:0;margin-top:13.95pt;width:698.3pt;height:291.75pt;z-index:2516664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Sementes que Geram Renda: Biojoias e Desenvolvimento Sustentável na Amazônia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Ricardo Morais de Mirand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a; Maria Fernanda do Nascimento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Borcem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15"/>
          <w:headerReference w:type="default" r:id="rId216"/>
          <w:footerReference w:type="default" r:id="rId217"/>
          <w:headerReference w:type="first" r:id="rId21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2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Doce Quintal: empoderamento, segurança alimentar e organização coletiva no acampamento Helenira Resende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Suzenny Teixeira Rechene; Geovana Alves dos Anjos; Clara Robeta Lima Soares; Sara Martins Soares; Leidian Coelho Freitas; Andreia do Nascimento Lima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8" type="#_x0000_t202" style="position:absolute;margin-left:0;margin-top:13.95pt;width:698.3pt;height:291.75pt;z-index:2516674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Lck&#10;WmYTAgAAAw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Doce Quintal: empoderamento, segurança alimentar e organização coletiva no acampamento Helenira Resende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Suzenny Teixeira Rechene; Geovana Alves dos Anjos; Clara Robeta Lima Soares; Sara Martins Soares; Leidian Coelho Freitas; Andreia do Nascimento Lima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19"/>
          <w:headerReference w:type="default" r:id="rId220"/>
          <w:footerReference w:type="default" r:id="rId221"/>
          <w:headerReference w:type="first" r:id="rId22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2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Comunidade Escola: Conectando Formação Profissional, Científica e Tecnológica à Transformação Sociotécnica em Territórios Amazônicos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Valdinei Mendes da Silva; Khaeell Arcanjo Batalha; Túlio Marcus Lima da Silva; Rian Antunes Cardoso; Luís Mário das Neves Figueiredo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9" type="#_x0000_t202" style="position:absolute;margin-left:0;margin-top:13.95pt;width:698.3pt;height:291.75pt;z-index:2516684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A9&#10;sTKB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Comunidade Escola: Conectando Formação Profissional, Científica e Tecnológica à Transformação Sociotécnica em Territórios Amazônicos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Valdinei Mendes da Silva; Khaeell Arcanjo Batalha; Túlio Marcus Lima da Silva; Rian Antunes Cardoso; Luís Mário das Neves Figueiredo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23"/>
          <w:headerReference w:type="default" r:id="rId224"/>
          <w:footerReference w:type="default" r:id="rId225"/>
          <w:headerReference w:type="first" r:id="rId22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2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“MODULAGRO” - Sistema Modular d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e Automatização e Sensoriamento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Rural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Giovani Guimarães Lisboa; Ramon da Costa da Silva; Rangel Miranda do Carmo; Sofia Paes Lobato; Eliezer Miranda Coelho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0" type="#_x0000_t202" style="position:absolute;margin-left:0;margin-top:13.95pt;width:698.3pt;height:291.75pt;z-index:2516695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Ao&#10;2qIc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“MODULAGRO” - Sistema Modular d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e Automatização e Sensoriamento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Rural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Giovani Guimarães Lisboa; Ramon da Costa da Silva; Rangel Miranda do Carmo; Sofia Paes Lobato; Eliezer Miranda Coelho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27"/>
          <w:headerReference w:type="default" r:id="rId228"/>
          <w:footerReference w:type="default" r:id="rId229"/>
          <w:headerReference w:type="first" r:id="rId23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3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Inovação Sustentável: Produção Artesanal de Embalagens a partir de Sementes Regionais da Amazônia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Camila Gisele Damasceno Peixoto Morais; Emilly Victoria Silva dos Santos; Keylla da Silva Simão; Emilly Maciel Sousa; Remyla Mariano de Mendonça; Jessily Monteiro Soares; Micaeli Soares Fernandes.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1" type="#_x0000_t202" style="position:absolute;margin-left:0;margin-top:13.95pt;width:698.3pt;height:291.75pt;z-index:2516705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7OZ+&#10;CBICAAAD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Inovação Sustentável: Produção Artesanal de Embalagens a partir de Sementes Regionais da Amazônia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Camila Gisele Damasceno Peixoto Morais; Emilly Victoria Silva dos Santos; Keylla da Silva Simão; Emilly Maciel Sousa; Remyla Mariano de Mendonça; Jessily Monteiro Soares; Micaeli Soares Fernandes.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31"/>
          <w:headerReference w:type="default" r:id="rId232"/>
          <w:footerReference w:type="default" r:id="rId233"/>
          <w:headerReference w:type="first" r:id="rId23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3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Caderneta do Acompanhante - Projeto Acompanhante 360º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Maria de Nazaré Rodrigues Pereira Martins; Danillo Reiroz Rabelo da Silva; Izabelly Victoria Damasceno Ribeiro; Carolina Pereira dos Anjos; Giovanna Holanda Cardoso e Souza; Larissa Correa Tavares; Soraia Lacerda do Nascimento; Simone Lopes da Gama Alves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2" type="#_x0000_t202" style="position:absolute;margin-left:0;margin-top:13.95pt;width:698.3pt;height:291.75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Dm&#10;pQm/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Caderneta do Acompanhante - Projeto Acompanhante 360º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Maria de Nazaré Rodrigues Pereira Martins; Danillo Reiroz Rabelo da Silva; Izabelly Victoria Damasceno Ribeiro; Carolina Pereira dos Anjos; Giovanna Holanda Cardoso e Souza; Larissa Correa Tavares; Soraia Lacerda do Nascimento; Simone Lopes da Gama Alves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35"/>
          <w:headerReference w:type="default" r:id="rId236"/>
          <w:footerReference w:type="default" r:id="rId237"/>
          <w:headerReference w:type="first" r:id="rId23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3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Releitura de Jogos Tradicionais Africanos através da impressão 3D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Adriano Cruz da Costa Maciel; Ana Rafaela Rodrigues Marques; Gabriel Moroni Lima Pereira Galvão; Fábio Felipe Santos da Silva; Cindy Kelly Silva da Costa; Yan André Brito Martins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3" type="#_x0000_t202" style="position:absolute;margin-left:0;margin-top:13.95pt;width:698.3pt;height:291.75pt;z-index:2516725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C5&#10;y94d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Releitura de Jogos Tradicionais Africanos através da impressão 3D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Adriano Cruz da Costa Maciel; Ana Rafaela Rodrigues Marques; Gabriel Moroni Lima Pereira Galvão; Fábio Felipe Santos da Silva; Cindy Kelly Silva da Costa; Yan André Brito Martins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39"/>
          <w:headerReference w:type="default" r:id="rId240"/>
          <w:footerReference w:type="default" r:id="rId241"/>
          <w:headerReference w:type="first" r:id="rId24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4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Saberes da Floresta: artesanato sustentável e bordado como expressão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 da cultura amazônica marajoara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Maria das Graças Ferreira Telles; Bernarda Santana Dias; Emilly Melo; Maria Dalva Marques Pantoja; Nanieth Carvalheiro Ribeiro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4" type="#_x0000_t202" style="position:absolute;margin-left:0;margin-top:13.95pt;width:698.3pt;height:291.75pt;z-index:2516736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Ab&#10;PzWu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Saberes da Floresta: artesanato sustentável e bordado como expressão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 da cultura amazônica marajoara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Maria das Graças Ferreira Telles; Bernarda Santana Dias; Emilly Melo; Maria Dalva Marques Pantoja; Nanieth Carvalheiro Ribeiro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43"/>
          <w:headerReference w:type="default" r:id="rId244"/>
          <w:footerReference w:type="default" r:id="rId245"/>
          <w:headerReference w:type="first" r:id="rId24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4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FOSS4G na COP30: Utilizando QGIS e OpenStreetMap para Fortalecer a Identidade Amazônica e Analisar as Mudanças Climáticas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Tatiana Pará Monteiro de Freitas; Yuri Souza de Oliveira; Alacilda 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Nazaré Souza de Oliveira; Andre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Mano; Lisandra Leite Teixeira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5" type="#_x0000_t202" style="position:absolute;margin-left:0;margin-top:13.95pt;width:698.3pt;height:291.75pt;z-index:2516746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FOSS4G na COP30: Utilizando QGIS e OpenStreetMap para Fortalecer a Identidade Amazônica e Analisar as Mudanças Climáticas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Tatiana Pará Monteiro de Freitas; Yuri Souza de Oliveira; Alacilda 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Nazaré Souza de Oliveira; Andre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Mano; Lisandra Leite Teixeira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47"/>
          <w:headerReference w:type="default" r:id="rId248"/>
          <w:footerReference w:type="default" r:id="rId249"/>
          <w:headerReference w:type="first" r:id="rId25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4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Armadilha adesiva com breu branco (Protium heptaphyllum) para monitoramento de insetos-praga em hortaliças: tecnologia sustentável desenvolvida na Curricularização da Extensão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Nayara Kelly Feitosa Ferreira; Sara Jamile Silva Medeiros; Gabriele Santos de Almeida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6" type="#_x0000_t202" style="position:absolute;margin-left:0;margin-top:13.95pt;width:698.3pt;height:291.75pt;z-index:2516756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PE+&#10;LGATAgAAAw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Armadilha adesiva com breu branco (Protium heptaphyllum) para monitoramento de insetos-praga em hortaliças: tecnologia sustentável desenvolvida na Curricularização da Extensão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Nayara Kelly Feitosa Ferreira; Sara Jamile Silva Medeiros; Gabriele Santos de Almeida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51"/>
          <w:headerReference w:type="default" r:id="rId252"/>
          <w:footerReference w:type="default" r:id="rId253"/>
          <w:headerReference w:type="first" r:id="rId25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5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Didática Tátil: Educação Inclusiva para Pessoas com Deficiência Visual no Estudo dos Principais Filos de Invertebrados Microscópicos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Fernanda Atanaena Gonçalves de Andrade; Adenilda de Cássia Ribeiro Brito; Joyce do Socorro Alves Melo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7" type="#_x0000_t202" style="position:absolute;margin-left:0;margin-top:13.95pt;width:698.3pt;height:291.75pt;z-index:2516766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Didática Tátil: Educação Inclusiva para Pessoas com Deficiência Visual no Estudo dos Principais Filos de Invertebrados Microscópicos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Fernanda Atanaena Gonçalves de Andrade; Adenilda de Cássia Ribeiro Brito; Joyce do Socorro Alves Melo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55"/>
          <w:headerReference w:type="default" r:id="rId256"/>
          <w:footerReference w:type="default" r:id="rId257"/>
          <w:headerReference w:type="first" r:id="rId25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25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R3DOX: um recurso didático adaptando o uno para o ensino de reações de oxirredução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Williams Raphael de Souza Morais; Rayza Silva Pereira; Janiele Caroline do Rosário Cunha; Carlos Benicios Pinheiro Belo; Eric Vinicius Valente Belo; Ana Caroline Costa Ferreira; Sérgio Henrique Silva Miranda; Luiz Paulo Sousa da Silva Filho; Erica Karine Lourenço Mares; Ramon Kleyton Ferreira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margin-left:0;margin-top:13.95pt;width:698.3pt;height:291.75pt;z-index:25167769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R3DOX: um recurso didático adaptando o uno para o ensino de reações de oxirredução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Williams Raphael de Souza Morais; Rayza Silva Pereira; Janiele Caroline do Rosário Cunha; Carlos Benicios Pinheiro Belo; Eric Vinicius Valente Belo; Ana Caroline Costa Ferreira; Sérgio Henrique Silva Miranda; Luiz Paulo Sousa da Silva Filho; Erica Karine Lourenço Mares; Ramon Kleyton Ferreira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59"/>
          <w:headerReference w:type="default" r:id="rId260"/>
          <w:footerReference w:type="default" r:id="rId261"/>
          <w:headerReference w:type="first" r:id="rId26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6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PANE NO CISTEMA: História em Quadrinhos 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(HQ) sobre Gênero e Diversidade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Moacir José de Almeida Moraes Filho; Abner da Silva do Vale; Elielson Siqueira Monteiro Filho; Evellyn Iandra Lopes Ferreira; Tayanná Santos de Jesus Sbrana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9" type="#_x0000_t202" style="position:absolute;margin-left:0;margin-top:13.95pt;width:698.3pt;height:291.75pt;z-index:2516787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N4aZZ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PANE NO CISTEMA: História em Quadrinhos 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(HQ) sobre Gênero e Diversidade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Moacir José de Almeida Moraes Filho; Abner da Silva do Vale; Elielson Siqueira Monteiro Filho; Evellyn Iandra Lopes Ferreira; Tayanná Santos de Jesus Sbrana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63"/>
          <w:headerReference w:type="default" r:id="rId264"/>
          <w:footerReference w:type="default" r:id="rId265"/>
          <w:headerReference w:type="first" r:id="rId26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7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RIBEIRIZAR: Jirau "de dentro"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Eliana Souza Machado Schuber; Isabela Lopes da Silva; Cauã 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Adriano Abreu de Lima; Fernanda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Pantoja Martins; Wanessa Tavares Rosa; Amanda Leal Pereir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 xml:space="preserve">a; Beatriz Lopes Rodrigues; Ana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Luiza Cavalcante Bahia; Sarah Sophia da Silva Lameira; Mônica Nazaré Espírito Santo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0" type="#_x0000_t202" style="position:absolute;margin-left:0;margin-top:13.95pt;width:698.3pt;height:291.75pt;z-index:25167974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ub8CTh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RIBEIRIZAR: Jirau "de dentro"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Eliana Souza Machado Schuber; Isabela Lopes da Silva; Cauã 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Adriano Abreu de Lima; Fernanda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Pantoja Martins; Wanessa Tavares Rosa; Amanda Leal Pereir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 xml:space="preserve">a; Beatriz Lopes Rodrigues; Ana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Luiza Cavalcante Bahia; Sarah Sophia da Silva Lameira; Mônica Nazaré Espírito Santo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67"/>
          <w:headerReference w:type="default" r:id="rId268"/>
          <w:footerReference w:type="default" r:id="rId269"/>
          <w:headerReference w:type="first" r:id="rId27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7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Horta Vertical Ribeirizar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Eliana Souza Machado Schuber; Cauã Adriano Abreu de Lima; Isabela Lopes da Silva; Fernanda Pantoja Martins; Wanessa Tavares Rosa; Amanda Leal Pereira; Beatriz Lopes Rodrigues; Ana Luiza Cavalcante Bahia; Sarah Sophia da Silva Lameira; Jaine da Silva Ribeiro; Mônica Nazaré Espírito Santo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1" type="#_x0000_t202" style="position:absolute;margin-left:0;margin-top:13.95pt;width:698.3pt;height:291.75pt;z-index:25168076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Horta Vertical Ribeirizar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Eliana Souza Machado Schuber; Cauã Adriano Abreu de Lima; Isabela Lopes da Silva; Fernanda Pantoja Martins; Wanessa Tavares Rosa; Amanda Leal Pereira; Beatriz Lopes Rodrigues; Ana Luiza Cavalcante Bahia; Sarah Sophia da Silva Lameira; Jaine da Silva Ribeiro; Mônica Nazaré Espírito Santo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71"/>
          <w:headerReference w:type="default" r:id="rId272"/>
          <w:footerReference w:type="default" r:id="rId273"/>
          <w:headerReference w:type="first" r:id="rId27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7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Apiário Didático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Marciliana Goreti Davantel Klaus; João Victor Pereira Luz; Quenes Jesus de Araújo; Julianne Monteiro de Sousa; Renan Wegas Bezerra Castro; Marcos Ferreira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2" type="#_x0000_t202" style="position:absolute;margin-left:0;margin-top:13.95pt;width:698.3pt;height:291.75pt;z-index:2516817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8xd60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Apiário Didático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Marciliana Goreti Davantel Klaus; João Victor Pereira Luz; Quenes Jesus de Araújo; Julianne Monteiro de Sousa; Renan Wegas Bezerra Castro; Marcos Ferreira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75"/>
          <w:headerReference w:type="default" r:id="rId276"/>
          <w:footerReference w:type="default" r:id="rId277"/>
          <w:headerReference w:type="first" r:id="rId27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8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Desenho da Natureza — Ateliê Infantil Ribeirinho de Arte e Papel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Maria das Neves Pontes Barata Peres; Hérika Conceição Aviz; Rayla Aline Nunes Ramos; Cinthya Manuelly Ferreira Aleixo; Elida Sousa de Melo; Gabrielle Amarijo Côrrea; Samara Lys Tavares Silveira; Julia Caroline de Gusmão Rodrigues; Agatha Leandra Lira Xavier; Eliana Souza Machado Schuber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3" type="#_x0000_t202" style="position:absolute;margin-left:0;margin-top:13.95pt;width:698.3pt;height:291.75pt;z-index:25168281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AwXUP/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Desenho da Natureza — Ateliê Infantil Ribeirinho de Arte e Papel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Maria das Neves Pontes Barata Peres; Hérika Conceição Aviz; Rayla Aline Nunes Ramos; Cinthya Manuelly Ferreira Aleixo; Elida Sousa de Melo; Gabrielle Amarijo Côrrea; Samara Lys Tavares Silveira; Julia Caroline de Gusmão Rodrigues; Agatha Leandra Lira Xavier; Eliana Souza Machado Schuber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79"/>
          <w:headerReference w:type="default" r:id="rId280"/>
          <w:footerReference w:type="default" r:id="rId281"/>
          <w:headerReference w:type="first" r:id="rId28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8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Educação, Tecnologia &amp; Inovação para a Preservação da Língua Materna Asuriní do Trocará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Maria do Perpetuo Socorro Sarmento Pereira; Danyel da Silva Rodrigues; Alex Santos de Oliveira; Jairson Monteiro Rodrigues Viana; Talia dos Santos; Danyel da Silva Rodrigues; Bruno Nichael Farias David; Gabriel Silva; Roger Luan Guimarães Goltara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4" type="#_x0000_t202" style="position:absolute;margin-left:0;margin-top:13.95pt;width:698.3pt;height:291.75pt;z-index:25168384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rhS6Nh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Educação, Tecnologia &amp; Inovação para a Preservação da Língua Materna Asuriní do Trocará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Maria do Perpetuo Socorro Sarmento Pereira; Danyel da Silva Rodrigues; Alex Santos de Oliveira; Jairson Monteiro Rodrigues Viana; Talia dos Santos; Danyel da Silva Rodrigues; Bruno Nichael Farias David; Gabriel Silva; Roger Luan Guimarães Goltara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83"/>
          <w:headerReference w:type="default" r:id="rId284"/>
          <w:footerReference w:type="default" r:id="rId285"/>
          <w:headerReference w:type="first" r:id="rId28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8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Diálogos interculturais: cosmovisões indígenas e afro religiosas no Nordeste do Pará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Josias de Souza Sales; Antonio Deivid Soares Vasconcelos; Flávio Geovane Vieira da Silva; Rafaela da Cunha Pinto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5" type="#_x0000_t202" style="position:absolute;margin-left:0;margin-top:13.95pt;width:698.3pt;height:291.75pt;z-index:2516848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JIHS0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Diálogos interculturais: cosmovisões indígenas e afro religiosas no Nordeste do Pará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Josias de Souza Sales; Antonio Deivid Soares Vasconcelos; Flávio Geovane Vieira da Silva; Rafaela da Cunha Pinto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87"/>
          <w:headerReference w:type="default" r:id="rId288"/>
          <w:footerReference w:type="default" r:id="rId289"/>
          <w:headerReference w:type="first" r:id="rId29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58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8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Histórias e Memórias da Comunidade Vista Alegre do Rio Mojú em Mojuí dos Campos-Pará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Mostra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Enéias da Silva Monteiro; João Batista Rocha Dantas de Sousa; Alcione Andrade da Luz; Daniel Rodrigues Oliveira; Irenilda Castro de Sousa; Naeli da Silva Fernandes; Arlon Francisco Carvalho Martins; Mábia Aline Freitas Sales; Heden Salomão Silva Costa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6" type="#_x0000_t202" style="position:absolute;margin-left:0;margin-top:13.95pt;width:698.3pt;height:291.75pt;z-index:2516858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xSosoh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Histórias e Memórias da Comunidade Vista Alegre do Rio Mojú em Mojuí dos Campos-Pará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Mostra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Enéias da Silva Monteiro; João Batista Rocha Dantas de Sousa; Alcione Andrade da Luz; Daniel Rodrigues Oliveira; Irenilda Castro de Sousa; Naeli da Silva Fernandes; Arlon Francisco Carvalho Martins; Mábia Aline Freitas Sales; Heden Salomão Silva Costa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91"/>
          <w:headerReference w:type="default" r:id="rId292"/>
          <w:footerReference w:type="default" r:id="rId293"/>
          <w:headerReference w:type="first" r:id="rId29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9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Fios da memória: Arpilleras, fotografias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 xml:space="preserve"> e direito à cidade em Altamira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Flavia Ribeiro Veras; Cecília Bríseis de Souza Gonçalves; Daniel Loia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7" type="#_x0000_t202" style="position:absolute;margin-left:0;margin-top:13.95pt;width:698.3pt;height:291.75pt;z-index:25168691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ARbwth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Fios da memória: Arpilleras, fotografias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 xml:space="preserve"> e direito à cidade em Altamira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Flavia Ribeiro Veras; Cecília Bríseis de Souza Gonçalves; Daniel Loia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95"/>
          <w:headerReference w:type="default" r:id="rId296"/>
          <w:footerReference w:type="default" r:id="rId297"/>
          <w:headerReference w:type="first" r:id="rId29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79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9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IF VIGIA HALLOWEEN FESTIVAL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Elaine Vasconcelos Bezerra Alves; Rayse Alessandra Santos de Farias; Ana Kássia dos Santos Brito; Fernanda Camila Brito Nunes; Sabrina Bianca Luciano da Rocha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8" type="#_x0000_t202" style="position:absolute;margin-left:0;margin-top:13.95pt;width:698.3pt;height:291.75pt;z-index:2516879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C1WHA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IF VIGIA HALLOWEEN FESTIVAL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Elaine Vasconcelos Bezerra Alves; Rayse Alessandra Santos de Farias; Ana Kássia dos Santos Brito; Fernanda Camila Brito Nunes; Sabrina Bianca Luciano da Rocha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299"/>
          <w:headerReference w:type="default" r:id="rId300"/>
          <w:footerReference w:type="default" r:id="rId301"/>
          <w:headerReference w:type="first" r:id="rId30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79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Laboratório de Tradução do Núcleo de Pesquisa em Educação e Cibercultura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Breno Rodrigo de Oliveira Alencar; Renata Soares da Conceição; Abimael Nonato de Souza; Ana Laura Andrade de Aviz; Beatriz de Moura Paz; Elaine Regina Mais Palmieri; Iury Carrera Guerreiro; Maria Eduarda da Silva Pena; Pedro Alexandre Abdon; Samara Karine Silva de Souza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9" type="#_x0000_t202" style="position:absolute;margin-left:0;margin-top:13.95pt;width:698.3pt;height:291.75pt;z-index:2516889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VDtQox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Laboratório de Tradução do Núcleo de Pesquisa em Educação e Cibercultura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Breno Rodrigo de Oliveira Alencar; Renata Soares da Conceição; Abimael Nonato de Souza; Ana Laura Andrade de Aviz; Beatriz de Moura Paz; Elaine Regina Mais Palmieri; Iury Carrera Guerreiro; Maria Eduarda da Silva Pena; Pedro Alexandre Abdon; Samara Karine Silva de Souza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03"/>
          <w:headerReference w:type="default" r:id="rId304"/>
          <w:footerReference w:type="default" r:id="rId305"/>
          <w:headerReference w:type="first" r:id="rId30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8998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0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Memórias sobre a instalação do linhão em Altamira-PA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Flavia Ribeiro Veras; Mayra Lunara Cardoso do Nascimento; Rian Charllys Lourenço Ferreira; Adriano dos Santos Barros; Maria Helena Guedes de Freitas; Glover Buchinguer da Costa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0" type="#_x0000_t202" style="position:absolute;margin-left:0;margin-top:13.95pt;width:698.3pt;height:291.75pt;z-index:25168998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+RVBTB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Memórias sobre a instalação do linhão em Altamira-PA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Flavia Ribeiro Veras; Mayra Lunara Cardoso do Nascimento; Rian Charllys Lourenço Ferreira; Adriano dos Santos Barros; Maria Helena Guedes de Freitas; Glover Buchinguer da Costa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07"/>
          <w:headerReference w:type="default" r:id="rId308"/>
          <w:footerReference w:type="default" r:id="rId309"/>
          <w:headerReference w:type="first" r:id="rId31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0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Ondas de Impacto: ação comunitária para monitorar velocidade fluvial e erosão na ilha do Combu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Tatiana Pará Monteiro de Freitas; Deivid Araújo Nascimento; Camila Melo; Fernanda Trindade; Stephanny Queiroz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1" type="#_x0000_t202" style="position:absolute;margin-left:0;margin-top:13.95pt;width:698.3pt;height:291.75pt;z-index:25169100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Ondas de Impacto: ação comunitária para monitorar velocidade fluvial e erosão na ilha do Combu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Tatiana Pará Monteiro de Freitas; Deivid Araújo Nascimento; Camila Melo; Fernanda Trindade; Stephanny Queiroz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11"/>
          <w:headerReference w:type="default" r:id="rId312"/>
          <w:footerReference w:type="default" r:id="rId313"/>
          <w:headerReference w:type="first" r:id="rId31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203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PROJETO RIBEIRIZAR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Eliana Souza Machado Schuber; Wanessa Tavares Rosa; Gabrielle Amarijo Correa; Hérika Conceição Aviz; Júlia Caroline de Gusmão Rodrigues; Élida Sousa de Melo; Guilherme Marques; Lays Luiza Costa Honorato; Samara Lys Tavares Silveira; Mônica Nazaré Espírito Santo da Silva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2" type="#_x0000_t202" style="position:absolute;margin-left:0;margin-top:13.95pt;width:698.3pt;height:291.75pt;z-index:25169203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LO9OdM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PROJETO RIBEIRIZAR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Eliana Souza Machado Schuber; Wanessa Tavares Rosa; Gabrielle Amarijo Correa; Hérika Conceição Aviz; Júlia Caroline de Gusmão Rodrigues; Élida Sousa de Melo; Guilherme Marques; Lays Luiza Costa Honorato; Samara Lys Tavares Silveira; Mônica Nazaré Espírito Santo da Silva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15"/>
          <w:headerReference w:type="default" r:id="rId316"/>
          <w:footerReference w:type="default" r:id="rId317"/>
          <w:headerReference w:type="first" r:id="rId31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30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Protagonismo Juvenil e Promoção da Saúde: Ações de Extensão Universitária no Programa Fortalece PSE em escolas de Belém do Pará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Michelle da Silva Pereira; Vivian Rayra Santos Monteiro; Thais Pacheco Cardoso; Karina Kelly Medeiros da Silva e Sousa; Rosiane Pereira da Silva; Lucas Yuri de Oeiras Magalhães; Maria Letícia de Barros Ribeiro; Ana Márcia Teixeira Pimentel; Camila Costa dos Santos; Ana Cleide Monteiro Garcia; Barbara Duarte Casseb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3" type="#_x0000_t202" style="position:absolute;margin-left:0;margin-top:13.95pt;width:698.3pt;height:291.75pt;z-index:25169305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BoBD1N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Protagonismo Juvenil e Promoção da Saúde: Ações de Extensão Universitária no Programa Fortalece PSE em escolas de Belém do Pará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Michelle da Silva Pereira; Vivian Rayra Santos Monteiro; Thais Pacheco Cardoso; Karina Kelly Medeiros da Silva e Sousa; Rosiane Pereira da Silva; Lucas Yuri de Oeiras Magalhães; Maria Letícia de Barros Ribeiro; Ana Márcia Teixeira Pimentel; Camila Costa dos Santos; Ana Cleide Monteiro Garcia; Barbara Duarte Casseb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19"/>
          <w:headerReference w:type="default" r:id="rId320"/>
          <w:footerReference w:type="default" r:id="rId321"/>
          <w:headerReference w:type="first" r:id="rId32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Saúde e Cidadania Ribeirinha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Michelle da Silva Pereira; Ana Krás; Andrei Júnior do Nascimento Freitas; Carla Danielle Xavier do Vale; Cássia Crístian Malcher Braga; Eliana Brandão Cavalcante; Katrine Raissa da Silva Palheta; Mariane Araújo Lima; Ana Alice Azevedo Gama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4" type="#_x0000_t202" style="position:absolute;margin-left:0;margin-top:13.95pt;width:698.3pt;height:291.75pt;z-index:2516940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PZNxIQ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Saúde e Cidadania Ribeirinha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Michelle da Silva Pereira; Ana Krás; Andrei Júnior do Nascimento Freitas; Carla Danielle Xavier do Vale; Cássia Crístian Malcher Braga; Eliana Brandão Cavalcante; Katrine Raissa da Silva Palheta; Mariane Araújo Lima; Ana Alice Azevedo Gama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23"/>
          <w:headerReference w:type="default" r:id="rId324"/>
          <w:footerReference w:type="default" r:id="rId325"/>
          <w:headerReference w:type="first" r:id="rId32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510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SEXTAS COM ARTES NO CAV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Elaine Vasconcelos Bezerra Alves; Rafael da Silva Almeida; Cinthia Adrielly da Costa das Neves; Jamilly Tainara Rabelo Costa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5" type="#_x0000_t202" style="position:absolute;margin-left:0;margin-top:13.95pt;width:698.3pt;height:291.75pt;z-index:2516951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HzYrGM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SEXTAS COM ARTES NO CAV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Elaine Vasconcelos Bezerra Alves; Rafael da Silva Almeida; Cinthia Adrielly da Costa das Neves; Jamilly Tainara Rabelo Costa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27"/>
          <w:headerReference w:type="default" r:id="rId328"/>
          <w:footerReference w:type="default" r:id="rId329"/>
          <w:headerReference w:type="first" r:id="rId33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612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Vídeo aulas de Química Experimental como recurso facilitador de ensino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Raimundo Negrão Neto; Eric Vinícius Valente Belo; Vinicius Tavares Medeiros; Marcelo Henrique Vilhena da Silva; Milton Nazareno Monteiro Pereira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6" type="#_x0000_t202" style="position:absolute;margin-left:0;margin-top:13.95pt;width:698.3pt;height:291.75pt;z-index:2516961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CEXGdM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Vídeo aulas de Química Experimental como recurso facilitador de ensino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Raimundo Negrão Neto; Eric Vinícius Valente Belo; Vinicius Tavares Medeiros; Marcelo Henrique Vilhena da Silva; Milton Nazareno Monteiro Pereira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31"/>
          <w:headerReference w:type="default" r:id="rId332"/>
          <w:footerReference w:type="default" r:id="rId333"/>
          <w:headerReference w:type="first" r:id="rId334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2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Visite o Campus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Bárbara Pereira Carmona dos Santos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7" type="#_x0000_t202" style="position:absolute;margin-left:0;margin-top:13.95pt;width:698.3pt;height:291.75pt;z-index:2516971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Visite o Campus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Bárbara Pereira Carmona dos Santos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35"/>
          <w:headerReference w:type="default" r:id="rId336"/>
          <w:footerReference w:type="default" r:id="rId337"/>
          <w:headerReference w:type="first" r:id="rId338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81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Exposição "Entre luzes, plantas e axé: irr</w:t>
                            </w:r>
                            <w:r w:rsidR="00CA137C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adiando saberes afro-centrados”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Josias de Souza Sales; Antonio Deivid Soares Vasconcelos; Flávio Geovane Vieira da Silva; Rafaela da Cunha Pinto; João de Deus Vieira de Oliveira; Sandro do Nascimento da Costa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8" type="#_x0000_t202" style="position:absolute;margin-left:0;margin-top:13.95pt;width:698.3pt;height:291.75pt;z-index:2516981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AiBXPS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Exposição "Entre luzes, plantas e axé: irr</w:t>
                      </w:r>
                      <w:r w:rsidR="00CA137C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adiando saberes afro-centrados”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Josias de Souza Sales; Antonio Deivid Soares Vasconcelos; Flávio Geovane Vieira da Silva; Rafaela da Cunha Pinto; João de Deus Vieira de Oliveira; Sandro do Nascimento da Costa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39"/>
          <w:headerReference w:type="default" r:id="rId340"/>
          <w:footerReference w:type="default" r:id="rId341"/>
          <w:headerReference w:type="first" r:id="rId342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2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ÁguaFlor: Minha Floresta...Meu Quintal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Maria das Graças Ferreira Telles; Bernarda Santana Dias; Emilly Melo; Nanieth Carvalheiro Ribeiro; Maria Dalva Marues Pantoja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9" type="#_x0000_t202" style="position:absolute;margin-left:0;margin-top:13.95pt;width:698.3pt;height:291.75pt;z-index:2516992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H1rpHA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ÁguaFlor: Minha Floresta...Meu Quintal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Maria das Graças Ferreira Telles; Bernarda Santana Dias; Emilly Melo; Nanieth Carvalheiro Ribeiro; Maria Dalva Marues Pantoja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43"/>
          <w:headerReference w:type="default" r:id="rId344"/>
          <w:footerReference w:type="default" r:id="rId345"/>
          <w:headerReference w:type="first" r:id="rId346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70022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Mapeando Saberes: Geotecnologias e Extensão no IFPA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Luiz Antonio Soares Cardoso; Victor Luis de Lima Silva; Caíque Zenon Lucas Souza da Rosa; Enzo Therezo Vilar Sodre; Lislany Sthefhanie Navegantes Reis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0" type="#_x0000_t202" style="position:absolute;margin-left:0;margin-top:13.95pt;width:698.3pt;height:291.75pt;z-index:2517002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Mapeando Saberes: Geotecnologias e Extensão no IFPA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Luiz Antonio Soares Cardoso; Victor Luis de Lima Silva; Caíque Zenon Lucas Souza da Rosa; Enzo Therezo Vilar Sodre; Lislany Sthefhanie Navegantes Reis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3D0AA8">
      <w:pPr>
        <w:sectPr w:rsidR="00634636" w:rsidSect="00634636">
          <w:headerReference w:type="even" r:id="rId347"/>
          <w:headerReference w:type="default" r:id="rId348"/>
          <w:footerReference w:type="default" r:id="rId349"/>
          <w:headerReference w:type="first" r:id="rId350"/>
          <w:pgSz w:w="16838" w:h="11906" w:orient="landscape"/>
          <w:pgMar w:top="3815" w:right="1417" w:bottom="809" w:left="1417" w:header="708" w:footer="708" w:gutter="0"/>
          <w:pgNumType w:start="1"/>
          <w:cols w:space="708"/>
          <w:docGrid w:linePitch="360"/>
        </w:sect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177165</wp:posOffset>
                </wp:positionV>
                <wp:extent cx="8868410" cy="3705225"/>
                <wp:effectExtent l="0" t="0" r="0" b="0"/>
                <wp:wrapSquare wrapText="bothSides"/>
                <wp:docPr id="69452083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8410" cy="3705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4636" w:rsidRPr="00207760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sz w:val="36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Certificamos que o trabalho intitulado 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>“</w:t>
                            </w:r>
                            <w:bookmarkStart w:id="0" w:name="_GoBack"/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Sistema Embarcado Sem Fio para Performance em DJ: Prototipagem “Phase-like</w:t>
                            </w:r>
                            <w:bookmarkEnd w:id="0"/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”</w:t>
                            </w:r>
                            <w:r>
                              <w:rPr>
                                <w:rFonts w:ascii="Bell MT" w:hAnsi="Bell MT"/>
                                <w:b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 xml:space="preserve">foi apresentado na modalidade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6"/>
                              </w:rPr>
                              <w:t>Vitrine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</w:t>
                            </w:r>
                            <w:r w:rsidRPr="001B6603">
                              <w:rPr>
                                <w:rFonts w:ascii="Bell MT" w:hAnsi="Bell MT"/>
                                <w:sz w:val="36"/>
                              </w:rPr>
                              <w:t>no II CONEXT – Congresso de Extensão do IFPA, realizado entre os dias 15 e 17 de abril de</w:t>
                            </w:r>
                            <w:r>
                              <w:rPr>
                                <w:rFonts w:ascii="Bell MT" w:hAnsi="Bell MT"/>
                                <w:sz w:val="36"/>
                              </w:rPr>
                              <w:t xml:space="preserve"> 2026, na cidade de Belém/Pará.</w:t>
                            </w:r>
                          </w:p>
                          <w:p w:rsidR="00634636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sz w:val="32"/>
                              </w:rPr>
                            </w:pPr>
                          </w:p>
                          <w:p w:rsidR="00634636" w:rsidRPr="00635A0B" w:rsidRDefault="00634636" w:rsidP="00C505FD">
                            <w:pPr>
                              <w:jc w:val="both"/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</w:pP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>Autores:</w:t>
                            </w:r>
                            <w:r>
                              <w:rPr>
                                <w:rFonts w:ascii="Bell MT" w:hAnsi="Bell MT"/>
                                <w:sz w:val="32"/>
                              </w:rPr>
                              <w:t xml:space="preserve"> </w:t>
                            </w:r>
                            <w:r w:rsidRPr="007F3A4A">
                              <w:rPr>
                                <w:rFonts w:ascii="Bell MT" w:hAnsi="Bell MT"/>
                                <w:b/>
                                <w:noProof/>
                                <w:sz w:val="32"/>
                              </w:rPr>
                              <w:t>John Percival Rodrigues Linhares; Daniel Barroso Siqueira</w:t>
                            </w:r>
                            <w:r w:rsidRPr="00635A0B">
                              <w:rPr>
                                <w:rFonts w:ascii="Bell MT" w:hAnsi="Bell MT"/>
                                <w:b/>
                                <w:sz w:val="32"/>
                              </w:rPr>
                              <w:t>.</w:t>
                            </w:r>
                          </w:p>
                          <w:p w:rsidR="00634636" w:rsidRPr="001B6603" w:rsidRDefault="00634636" w:rsidP="00C505FD">
                            <w:pPr>
                              <w:jc w:val="right"/>
                              <w:rPr>
                                <w:rFonts w:ascii="Bell MT" w:hAnsi="Bell MT"/>
                                <w:sz w:val="32"/>
                              </w:rPr>
                            </w:pPr>
                            <w:r>
                              <w:rPr>
                                <w:rFonts w:ascii="Bell MT" w:hAnsi="Bell MT"/>
                                <w:sz w:val="32"/>
                              </w:rPr>
                              <w:t>Belém, 17</w:t>
                            </w:r>
                            <w:r w:rsidRPr="001B6603">
                              <w:rPr>
                                <w:rFonts w:ascii="Bell MT" w:hAnsi="Bell MT"/>
                                <w:sz w:val="32"/>
                              </w:rPr>
                              <w:t xml:space="preserve"> de junho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1" type="#_x0000_t202" style="position:absolute;margin-left:0;margin-top:13.95pt;width:698.3pt;height:291.75pt;z-index:2517012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" filled="f" stroked="f">
                <v:textbox>
                  <w:txbxContent>
                    <w:p w:rsidR="00634636" w:rsidRPr="00207760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sz w:val="36"/>
                        </w:rPr>
                      </w:pP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Certificamos que o trabalho intitulado </w:t>
                      </w:r>
                      <w:r w:rsidRPr="00635A0B">
                        <w:rPr>
                          <w:rFonts w:ascii="Bell MT" w:hAnsi="Bell MT"/>
                          <w:b/>
                          <w:sz w:val="36"/>
                        </w:rPr>
                        <w:t>“</w:t>
                      </w:r>
                      <w:bookmarkStart w:id="1" w:name="_GoBack"/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Sistema Embarcado Sem Fio para Performance em DJ: Prototipagem “Phase-like</w:t>
                      </w:r>
                      <w:bookmarkEnd w:id="1"/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”</w:t>
                      </w:r>
                      <w:r>
                        <w:rPr>
                          <w:rFonts w:ascii="Bell MT" w:hAnsi="Bell MT"/>
                          <w:b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 xml:space="preserve">foi apresentado na modalidade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6"/>
                        </w:rPr>
                        <w:t>Vitrine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</w:t>
                      </w:r>
                      <w:r w:rsidRPr="001B6603">
                        <w:rPr>
                          <w:rFonts w:ascii="Bell MT" w:hAnsi="Bell MT"/>
                          <w:sz w:val="36"/>
                        </w:rPr>
                        <w:t>no II CONEXT – Congresso de Extensão do IFPA, realizado entre os dias 15 e 17 de abril de</w:t>
                      </w:r>
                      <w:r>
                        <w:rPr>
                          <w:rFonts w:ascii="Bell MT" w:hAnsi="Bell MT"/>
                          <w:sz w:val="36"/>
                        </w:rPr>
                        <w:t xml:space="preserve"> 2026, na cidade de Belém/Pará.</w:t>
                      </w:r>
                    </w:p>
                    <w:p w:rsidR="00634636" w:rsidRDefault="00634636" w:rsidP="00C505FD">
                      <w:pPr>
                        <w:jc w:val="both"/>
                        <w:rPr>
                          <w:rFonts w:ascii="Bell MT" w:hAnsi="Bell MT"/>
                          <w:sz w:val="32"/>
                        </w:rPr>
                      </w:pPr>
                    </w:p>
                    <w:p w:rsidR="00634636" w:rsidRPr="00635A0B" w:rsidRDefault="00634636" w:rsidP="00C505FD">
                      <w:pPr>
                        <w:jc w:val="both"/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</w:pPr>
                      <w:r w:rsidRPr="001B6603">
                        <w:rPr>
                          <w:rFonts w:ascii="Bell MT" w:hAnsi="Bell MT"/>
                          <w:sz w:val="32"/>
                        </w:rPr>
                        <w:t>Autores:</w:t>
                      </w:r>
                      <w:r>
                        <w:rPr>
                          <w:rFonts w:ascii="Bell MT" w:hAnsi="Bell MT"/>
                          <w:sz w:val="32"/>
                        </w:rPr>
                        <w:t xml:space="preserve"> </w:t>
                      </w:r>
                      <w:r w:rsidRPr="007F3A4A">
                        <w:rPr>
                          <w:rFonts w:ascii="Bell MT" w:hAnsi="Bell MT"/>
                          <w:b/>
                          <w:noProof/>
                          <w:sz w:val="32"/>
                        </w:rPr>
                        <w:t>John Percival Rodrigues Linhares; Daniel Barroso Siqueira</w:t>
                      </w:r>
                      <w:r w:rsidRPr="00635A0B">
                        <w:rPr>
                          <w:rFonts w:ascii="Bell MT" w:hAnsi="Bell MT"/>
                          <w:b/>
                          <w:sz w:val="32"/>
                        </w:rPr>
                        <w:t>.</w:t>
                      </w:r>
                    </w:p>
                    <w:p w:rsidR="00634636" w:rsidRPr="001B6603" w:rsidRDefault="00634636" w:rsidP="00C505FD">
                      <w:pPr>
                        <w:jc w:val="right"/>
                        <w:rPr>
                          <w:rFonts w:ascii="Bell MT" w:hAnsi="Bell MT"/>
                          <w:sz w:val="32"/>
                        </w:rPr>
                      </w:pPr>
                      <w:r>
                        <w:rPr>
                          <w:rFonts w:ascii="Bell MT" w:hAnsi="Bell MT"/>
                          <w:sz w:val="32"/>
                        </w:rPr>
                        <w:t>Belém, 17</w:t>
                      </w:r>
                      <w:r w:rsidRPr="001B6603">
                        <w:rPr>
                          <w:rFonts w:ascii="Bell MT" w:hAnsi="Bell MT"/>
                          <w:sz w:val="32"/>
                        </w:rPr>
                        <w:t xml:space="preserve"> de junho 2026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34636" w:rsidRDefault="00634636"/>
    <w:sectPr w:rsidR="00634636" w:rsidSect="00634636">
      <w:headerReference w:type="even" r:id="rId351"/>
      <w:headerReference w:type="default" r:id="rId352"/>
      <w:footerReference w:type="default" r:id="rId353"/>
      <w:headerReference w:type="first" r:id="rId354"/>
      <w:type w:val="continuous"/>
      <w:pgSz w:w="16838" w:h="11906" w:orient="landscape"/>
      <w:pgMar w:top="3815" w:right="1417" w:bottom="8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646E" w:rsidRDefault="00E2646E" w:rsidP="00954FE2">
      <w:pPr>
        <w:spacing w:after="0" w:line="240" w:lineRule="auto"/>
      </w:pPr>
      <w:r>
        <w:separator/>
      </w:r>
    </w:p>
  </w:endnote>
  <w:endnote w:type="continuationSeparator" w:id="0">
    <w:p w:rsidR="00E2646E" w:rsidRDefault="00E2646E" w:rsidP="00954F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447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3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437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2" type="#_x0000_t202" style="position:absolute;margin-left:194.3pt;margin-top:-43.2pt;width:280pt;height:46.8pt;z-index:2514437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908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1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897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1" type="#_x0000_t202" style="position:absolute;margin-left:194.3pt;margin-top:-43.2pt;width:280pt;height:46.8pt;z-index:251489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bf/1lKQIAACk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959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1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949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3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2" type="#_x0000_t202" style="position:absolute;margin-left:194.3pt;margin-top:-43.2pt;width:280pt;height:46.8pt;z-index:2514949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NoQ7esoAgAAKg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010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1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000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3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3" type="#_x0000_t202" style="position:absolute;margin-left:194.3pt;margin-top:-43.2pt;width:280pt;height:46.8pt;z-index:2515000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E4kQCIoAgAAKg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061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1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051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3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4" type="#_x0000_t202" style="position:absolute;margin-left:194.3pt;margin-top:-43.2pt;width:280pt;height:46.8pt;z-index:2515051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112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0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102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4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5" type="#_x0000_t202" style="position:absolute;margin-left:194.3pt;margin-top:-43.2pt;width:280pt;height:46.8pt;z-index:2515102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DTavgk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164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0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153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4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6" type="#_x0000_t202" style="position:absolute;margin-left:194.3pt;margin-top:-43.2pt;width:280pt;height:46.8pt;z-index:2515153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BH5Ovi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215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0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205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4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7" type="#_x0000_t202" style="position:absolute;margin-left:194.3pt;margin-top:-43.2pt;width:280pt;height:46.8pt;z-index:2515205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N0NKF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266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0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256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5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8" type="#_x0000_t202" style="position:absolute;margin-left:194.3pt;margin-top:-43.2pt;width:280pt;height:46.8pt;z-index:2515256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BwNajD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317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0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307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5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9" type="#_x0000_t202" style="position:absolute;margin-left:194.3pt;margin-top:-43.2pt;width:280pt;height:46.8pt;z-index:2515307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6AZGk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368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9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358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5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0" type="#_x0000_t202" style="position:absolute;margin-left:194.3pt;margin-top:-43.2pt;width:280pt;height:46.8pt;z-index:2515358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6KDO8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498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3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488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3" type="#_x0000_t202" style="position:absolute;margin-left:194.3pt;margin-top:-43.2pt;width:280pt;height:46.8pt;z-index:2514488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420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9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409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5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1" type="#_x0000_t202" style="position:absolute;margin-left:194.3pt;margin-top:-43.2pt;width:280pt;height:46.8pt;z-index:2515409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DTGsfzKQIAACo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471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9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461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2" type="#_x0000_t202" style="position:absolute;margin-left:194.3pt;margin-top:-43.2pt;width:280pt;height:46.8pt;z-index:2515461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HQnl2coAgAAKg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522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9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512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0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3" type="#_x0000_t202" style="position:absolute;margin-left:194.3pt;margin-top:-43.2pt;width:280pt;height:46.8pt;z-index:2515512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M8aQmE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573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9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563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0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4" type="#_x0000_t202" style="position:absolute;margin-left:194.3pt;margin-top:-43.2pt;width:280pt;height:46.8pt;z-index:2515563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GxBUE4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624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8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614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1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5" type="#_x0000_t202" style="position:absolute;margin-left:194.3pt;margin-top:-43.2pt;width:280pt;height:46.8pt;z-index:2515614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4ywFA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676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8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665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1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6" type="#_x0000_t202" style="position:absolute;margin-left:194.3pt;margin-top:-43.2pt;width:280pt;height:46.8pt;z-index:2515665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sRRKG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727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8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717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7" type="#_x0000_t202" style="position:absolute;margin-left:194.3pt;margin-top:-43.2pt;width:280pt;height:46.8pt;z-index:2515717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mcSvh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778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8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768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8" type="#_x0000_t202" style="position:absolute;margin-left:194.3pt;margin-top:-43.2pt;width:280pt;height:46.8pt;z-index:2515768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ALj1ww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829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8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819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39" type="#_x0000_t202" style="position:absolute;margin-left:194.3pt;margin-top:-43.2pt;width:280pt;height:46.8pt;z-index:2515819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I1+5r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880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7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870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2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0" type="#_x0000_t202" style="position:absolute;margin-left:194.3pt;margin-top:-43.2pt;width:280pt;height:46.8pt;z-index:251587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I/kxz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549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3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539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4" type="#_x0000_t202" style="position:absolute;margin-left:194.3pt;margin-top:-43.2pt;width:280pt;height:46.8pt;z-index:2514539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932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7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921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2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1" type="#_x0000_t202" style="position:absolute;margin-left:194.3pt;margin-top:-43.2pt;width:280pt;height:46.8pt;z-index:2515921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hzLg8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5983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7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5973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3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2" type="#_x0000_t202" style="position:absolute;margin-left:194.3pt;margin-top:-43.2pt;width:280pt;height:46.8pt;z-index:251597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ME8OdM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034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7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024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3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3" type="#_x0000_t202" style="position:absolute;margin-left:194.3pt;margin-top:-43.2pt;width:280pt;height:46.8pt;z-index:2516024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FUIlBo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085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7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075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3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4" type="#_x0000_t202" style="position:absolute;margin-left:194.3pt;margin-top:-43.2pt;width:280pt;height:46.8pt;z-index:251607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PZThjU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136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6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126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4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5" type="#_x0000_t202" style="position:absolute;margin-left:194.3pt;margin-top:-43.2pt;width:280pt;height:46.8pt;z-index:2516126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IRiwc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188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6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177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4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6" type="#_x0000_t202" style="position:absolute;margin-left:194.3pt;margin-top:-43.2pt;width:280pt;height:46.8pt;z-index:251617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cyD/a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239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6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229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4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7" type="#_x0000_t202" style="position:absolute;margin-left:194.3pt;margin-top:-43.2pt;width:280pt;height:46.8pt;z-index:2516229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W/Aa9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290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6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280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5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8" type="#_x0000_t202" style="position:absolute;margin-left:194.3pt;margin-top:-43.2pt;width:280pt;height:46.8pt;z-index:2516280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rGXz7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341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6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331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5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49" type="#_x0000_t202" style="position:absolute;margin-left:194.3pt;margin-top:-43.2pt;width:280pt;height:46.8pt;z-index:2516331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hLUWc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392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5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382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5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0" type="#_x0000_t202" style="position:absolute;margin-left:194.3pt;margin-top:-43.2pt;width:280pt;height:46.8pt;z-index:2516382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hBOeE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600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2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590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5" type="#_x0000_t202" style="position:absolute;margin-left:194.3pt;margin-top:-43.2pt;width:280pt;height:46.8pt;z-index:251459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444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5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433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5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1" type="#_x0000_t202" style="position:absolute;margin-left:194.3pt;margin-top:-43.2pt;width:280pt;height:46.8pt;z-index:2516433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INhPL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495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5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485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6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2" type="#_x0000_t202" style="position:absolute;margin-left:194.3pt;margin-top:-43.2pt;width:280pt;height:46.8pt;z-index:2516485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BJ4nSQ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546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5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536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6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3" type="#_x0000_t202" style="position:absolute;margin-left:194.3pt;margin-top:-43.2pt;width:280pt;height:46.8pt;z-index:2516536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J7PZ3w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597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5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587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9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4" type="#_x0000_t202" style="position:absolute;margin-left:194.3pt;margin-top:-43.2pt;width:280pt;height:46.8pt;z-index:2516587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LPhi0woAgAAKw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648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4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9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5" type="#_x0000_t202" style="position:absolute;margin-left:194.3pt;margin-top:-43.2pt;width:280pt;height:46.8pt;z-index:2516638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AI1WzS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700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4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689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9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6" type="#_x0000_t202" style="position:absolute;margin-left:194.3pt;margin-top:-43.2pt;width:280pt;height:46.8pt;z-index:2516689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Tl1sxS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751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4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741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0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7" type="#_x0000_t202" style="position:absolute;margin-left:194.3pt;margin-top:-43.2pt;width:280pt;height:46.8pt;z-index:2516741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xttXqS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802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4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792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0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8" type="#_x0000_t202" style="position:absolute;margin-left:194.3pt;margin-top:-43.2pt;width:280pt;height:46.8pt;z-index:2516792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t4ZWVy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853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4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843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0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59" type="#_x0000_t202" style="position:absolute;margin-left:194.3pt;margin-top:-43.2pt;width:280pt;height:46.8pt;z-index:2516843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8bToTy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904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3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894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1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0" type="#_x0000_t202" style="position:absolute;margin-left:194.3pt;margin-top:-43.2pt;width:280pt;height:46.8pt;z-index:2516894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3iP8xy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652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2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641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6" type="#_x0000_t202" style="position:absolute;margin-left:194.3pt;margin-top:-43.2pt;width:280pt;height:46.8pt;z-index:2514641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A2HyW0oAgAAKQ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6956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3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945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1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1" type="#_x0000_t202" style="position:absolute;margin-left:194.3pt;margin-top:-43.2pt;width:280pt;height:46.8pt;z-index:2516945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ZRcbWS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007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3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997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1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2" type="#_x0000_t202" style="position:absolute;margin-left:194.3pt;margin-top:-43.2pt;width:280pt;height:46.8pt;z-index:2516997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DP3CIx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058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3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048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3" type="#_x0000_t202" style="position:absolute;margin-left:194.3pt;margin-top:-43.2pt;width:280pt;height:46.8pt;z-index:2517048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ACIfWU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109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3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099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2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4" type="#_x0000_t202" style="position:absolute;margin-left:194.3pt;margin-top:-43.2pt;width:280pt;height:46.8pt;z-index:2517099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BcfL49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160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2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150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2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5" type="#_x0000_t202" style="position:absolute;margin-left:194.3pt;margin-top:-43.2pt;width:280pt;height:46.8pt;z-index:251715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lkiHWi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212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2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201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3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6" type="#_x0000_t202" style="position:absolute;margin-left:194.3pt;margin-top:-43.2pt;width:280pt;height:46.8pt;z-index:2517201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hfqVz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263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2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253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3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7" type="#_x0000_t202" style="position:absolute;margin-left:194.3pt;margin-top:-43.2pt;width:280pt;height:46.8pt;z-index:251725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a0qcFC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314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2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304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3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8" type="#_x0000_t202" style="position:absolute;margin-left:194.3pt;margin-top:-43.2pt;width:280pt;height:46.8pt;z-index:2517304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NRfXvS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365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2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355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3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9" type="#_x0000_t202" style="position:absolute;margin-left:194.3pt;margin-top:-43.2pt;width:280pt;height:46.8pt;z-index:251735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XCUj8i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416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1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406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4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0" type="#_x0000_t202" style="position:absolute;margin-left:194.3pt;margin-top:-43.2pt;width:280pt;height:46.8pt;z-index:2517406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9i2GCi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703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2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693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7" type="#_x0000_t202" style="position:absolute;margin-left:194.3pt;margin-top:-43.2pt;width:280pt;height:46.8pt;z-index:251469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JG/SKgoAgAAKQ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468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1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457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4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1" type="#_x0000_t202" style="position:absolute;margin-left:194.3pt;margin-top:-43.2pt;width:280pt;height:46.8pt;z-index:251745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519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1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509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4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2" type="#_x0000_t202" style="position:absolute;margin-left:194.3pt;margin-top:-43.2pt;width:280pt;height:46.8pt;z-index:2517509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GHrWL0oAgAAKw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570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1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560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5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3" type="#_x0000_t202" style="position:absolute;margin-left:194.3pt;margin-top:-43.2pt;width:280pt;height:46.8pt;z-index:2517560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D1YQmz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621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1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611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5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4" type="#_x0000_t202" style="position:absolute;margin-left:194.3pt;margin-top:-43.2pt;width:280pt;height:46.8pt;z-index:2517611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CrPEIaKQIAACs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672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0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662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6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5" type="#_x0000_t202" style="position:absolute;margin-left:194.3pt;margin-top:-43.2pt;width:280pt;height:46.8pt;z-index:2517662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emQYi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724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0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713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7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6" type="#_x0000_t202" style="position:absolute;margin-left:194.3pt;margin-top:-43.2pt;width:280pt;height:46.8pt;z-index:2517713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Kqekj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775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0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765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7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7" type="#_x0000_t202" style="position:absolute;margin-left:194.3pt;margin-top:-43.2pt;width:280pt;height:46.8pt;z-index:2517765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F6dROo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826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0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816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7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8" type="#_x0000_t202" style="position:absolute;margin-left:194.3pt;margin-top:-43.2pt;width:280pt;height:46.8pt;z-index:2517816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P3GVsU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877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30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867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8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9" type="#_x0000_t202" style="position:absolute;margin-left:194.3pt;margin-top:-43.2pt;width:280pt;height:46.8pt;z-index:2517867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kBHYv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928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9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918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8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0" type="#_x0000_t202" style="position:absolute;margin-left:194.3pt;margin-top:-43.2pt;width:280pt;height:46.8pt;z-index:2517918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kLdQ3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754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2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744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8" type="#_x0000_t202" style="position:absolute;margin-left:194.3pt;margin-top:-43.2pt;width:280pt;height:46.8pt;z-index:2514744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Bh5WI4oAgAAKQ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7980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9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7969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8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1" type="#_x0000_t202" style="position:absolute;margin-left:194.3pt;margin-top:-43.2pt;width:280pt;height:46.8pt;z-index:2517969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K4Z7VA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031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9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021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9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2" type="#_x0000_t202" style="position:absolute;margin-left:194.3pt;margin-top:-43.2pt;width:280pt;height:46.8pt;z-index:2518021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G3voZc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082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9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072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9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3" type="#_x0000_t202" style="position:absolute;margin-left:194.3pt;margin-top:-43.2pt;width:280pt;height:46.8pt;z-index:2518072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n25jw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133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9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123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9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4" type="#_x0000_t202" style="position:absolute;margin-left:194.3pt;margin-top:-43.2pt;width:280pt;height:46.8pt;z-index:2518123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PmG01k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184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8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174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79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5" type="#_x0000_t202" style="position:absolute;margin-left:194.3pt;margin-top:-43.2pt;width:280pt;height:46.8pt;z-index:2518174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236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8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225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0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6" type="#_x0000_t202" style="position:absolute;margin-left:194.3pt;margin-top:-43.2pt;width:280pt;height:46.8pt;z-index:2518225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l6qFO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287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8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277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0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7" type="#_x0000_t202" style="position:absolute;margin-left:194.3pt;margin-top:-43.2pt;width:280pt;height:46.8pt;z-index:2518277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x3gyH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338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8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328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08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8" type="#_x0000_t202" style="position:absolute;margin-left:194.3pt;margin-top:-43.2pt;width:280pt;height:46.8pt;z-index:2518328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ShR6o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389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8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379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1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89" type="#_x0000_t202" style="position:absolute;margin-left:194.3pt;margin-top:-43.2pt;width:280pt;height:46.8pt;z-index:2518379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GD0+m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7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440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7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430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1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0" type="#_x0000_t202" style="position:absolute;margin-left:194.3pt;margin-top:-43.2pt;width:280pt;height:46.8pt;z-index:251843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GJu2+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805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2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795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9" type="#_x0000_t202" style="position:absolute;margin-left:194.3pt;margin-top:-43.2pt;width:280pt;height:46.8pt;z-index:251479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492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7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481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1" type="#_x0000_t202" style="position:absolute;margin-left:194.3pt;margin-top:-43.2pt;width:280pt;height:46.8pt;z-index:2518481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CMEtTZ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543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7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533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2" type="#_x0000_t202" style="position:absolute;margin-left:194.3pt;margin-top:-43.2pt;width:280pt;height:46.8pt;z-index:251853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5945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7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5843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3" type="#_x0000_t202" style="position:absolute;margin-left:194.3pt;margin-top:-43.2pt;width:280pt;height:46.8pt;z-index:25185843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MWIEo4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6457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7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6355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2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4" type="#_x0000_t202" style="position:absolute;margin-left:194.3pt;margin-top:-43.2pt;width:280pt;height:46.8pt;z-index:251863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696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6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686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29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5" type="#_x0000_t202" style="position:absolute;margin-left:194.3pt;margin-top:-43.2pt;width:280pt;height:46.8pt;z-index:2518686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y561o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748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6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737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3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6" type="#_x0000_t202" style="position:absolute;margin-left:194.3pt;margin-top:-43.2pt;width:280pt;height:46.8pt;z-index:251873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Bm10Jp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87993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6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87891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69452083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7" type="#_x0000_t202" style="position:absolute;margin-left:194.3pt;margin-top:-43.2pt;width:280pt;height:46.8pt;z-index:2518789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8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71BE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3961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26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3859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2360930" cy="1404620"/>
              <wp:effectExtent l="0" t="0" r="0" b="0"/>
              <wp:wrapSquare wrapText="bothSides"/>
              <wp:docPr id="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093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171BE" w:rsidRPr="001B6603" w:rsidRDefault="009171BE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9171BE" w:rsidRPr="001B6603" w:rsidRDefault="009171BE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9171BE" w:rsidRPr="001B6603" w:rsidRDefault="009171BE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98" type="#_x0000_t202" style="position:absolute;margin-left:194.3pt;margin-top:-43.2pt;width:185.9pt;height:110.6pt;z-index:2514385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" stroked="f">
              <v:textbox style="mso-fit-shape-to-text:t">
                <w:txbxContent>
                  <w:p w:rsidR="009171BE" w:rsidRPr="001B6603" w:rsidRDefault="009171BE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9171BE" w:rsidRPr="001B6603" w:rsidRDefault="009171BE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9171BE" w:rsidRPr="001B6603" w:rsidRDefault="009171BE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3D0AA8">
    <w:pPr>
      <w:pStyle w:val="Rodap"/>
    </w:pPr>
    <w:r>
      <w:rPr>
        <w:noProof/>
        <w:lang w:eastAsia="pt-BR"/>
      </w:rPr>
      <w:drawing>
        <wp:anchor distT="114300" distB="114300" distL="114300" distR="114300" simplePos="0" relativeHeight="251485696" behindDoc="0" locked="0" layoutInCell="1" allowOverlap="1">
          <wp:simplePos x="0" y="0"/>
          <wp:positionH relativeFrom="column">
            <wp:posOffset>3462655</wp:posOffset>
          </wp:positionH>
          <wp:positionV relativeFrom="paragraph">
            <wp:posOffset>-1133475</wp:posOffset>
          </wp:positionV>
          <wp:extent cx="1562100" cy="914400"/>
          <wp:effectExtent l="0" t="0" r="0" b="0"/>
          <wp:wrapNone/>
          <wp:docPr id="419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0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484672" behindDoc="0" locked="0" layoutInCell="1" allowOverlap="1">
              <wp:simplePos x="0" y="0"/>
              <wp:positionH relativeFrom="column">
                <wp:posOffset>2467610</wp:posOffset>
              </wp:positionH>
              <wp:positionV relativeFrom="paragraph">
                <wp:posOffset>-548640</wp:posOffset>
              </wp:positionV>
              <wp:extent cx="3556000" cy="594360"/>
              <wp:effectExtent l="0" t="0" r="0" b="0"/>
              <wp:wrapSquare wrapText="bothSides"/>
              <wp:docPr id="2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56000" cy="59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b/>
                              <w:i/>
                              <w:sz w:val="20"/>
                              <w:szCs w:val="20"/>
                            </w:rPr>
                          </w:pPr>
                          <w:r w:rsidRPr="001B6603"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>Keila Renata Mourão Valente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Pró-Reitora de Extensão</w:t>
                          </w:r>
                        </w:p>
                        <w:p w:rsidR="00634636" w:rsidRPr="001B6603" w:rsidRDefault="00634636" w:rsidP="001B6603">
                          <w:pPr>
                            <w:spacing w:after="0"/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1B6603">
                            <w:rPr>
                              <w:sz w:val="18"/>
                              <w:szCs w:val="20"/>
                            </w:rPr>
                            <w:t>Pot. 3624/2023 – GAB/REI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0" type="#_x0000_t202" style="position:absolute;margin-left:194.3pt;margin-top:-43.2pt;width:280pt;height:46.8pt;z-index:2514846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" stroked="f">
              <v:textbox style="mso-fit-shape-to-text:t">
                <w:txbxContent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b/>
                        <w:i/>
                        <w:sz w:val="20"/>
                        <w:szCs w:val="20"/>
                      </w:rPr>
                    </w:pPr>
                    <w:r w:rsidRPr="001B6603">
                      <w:rPr>
                        <w:b/>
                        <w:i/>
                        <w:sz w:val="20"/>
                        <w:szCs w:val="20"/>
                      </w:rPr>
                      <w:t>Keila Renata Mourão Valente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Pró-Reitora de Extensão</w:t>
                    </w:r>
                  </w:p>
                  <w:p w:rsidR="00634636" w:rsidRPr="001B6603" w:rsidRDefault="00634636" w:rsidP="001B6603">
                    <w:pPr>
                      <w:spacing w:after="0"/>
                      <w:jc w:val="center"/>
                      <w:rPr>
                        <w:sz w:val="18"/>
                        <w:szCs w:val="20"/>
                      </w:rPr>
                    </w:pPr>
                    <w:r w:rsidRPr="001B6603">
                      <w:rPr>
                        <w:sz w:val="18"/>
                        <w:szCs w:val="20"/>
                      </w:rPr>
                      <w:t>Pot. 3624/2023 – GAB/REI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646E" w:rsidRDefault="00E2646E" w:rsidP="00954FE2">
      <w:pPr>
        <w:spacing w:after="0" w:line="240" w:lineRule="auto"/>
      </w:pPr>
      <w:r>
        <w:separator/>
      </w:r>
    </w:p>
  </w:footnote>
  <w:footnote w:type="continuationSeparator" w:id="0">
    <w:p w:rsidR="00E2646E" w:rsidRDefault="00E2646E" w:rsidP="00954F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842.5pt;height:595.5pt;z-index:-2518748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2" type="#_x0000_t75" style="position:absolute;margin-left:0;margin-top:0;width:842.5pt;height:595.5pt;z-index:-2518594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2" type="#_x0000_t75" style="position:absolute;margin-left:0;margin-top:0;width:842.5pt;height:595.5pt;z-index:-2517058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3" type="#_x0000_t75" style="position:absolute;margin-left:-71.15pt;margin-top:-191.3pt;width:842.5pt;height:595.5pt;z-index:-2517048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0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1" type="#_x0000_t75" style="position:absolute;margin-left:0;margin-top:0;width:842.5pt;height:595.5pt;z-index:-2517068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5" type="#_x0000_t75" style="position:absolute;margin-left:0;margin-top:0;width:842.5pt;height:595.5pt;z-index:-2517007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6" type="#_x0000_t75" style="position:absolute;margin-left:-71.15pt;margin-top:-191.3pt;width:842.5pt;height:595.5pt;z-index:-2516997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0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4" type="#_x0000_t75" style="position:absolute;margin-left:0;margin-top:0;width:842.5pt;height:595.5pt;z-index:-2517017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8" type="#_x0000_t75" style="position:absolute;margin-left:0;margin-top:0;width:842.5pt;height:595.5pt;z-index:-2516956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9" type="#_x0000_t75" style="position:absolute;margin-left:-71.15pt;margin-top:-191.3pt;width:842.5pt;height:595.5pt;z-index:-2516945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0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7" type="#_x0000_t75" style="position:absolute;margin-left:0;margin-top:0;width:842.5pt;height:595.5pt;z-index:-2516966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0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1" type="#_x0000_t75" style="position:absolute;margin-left:0;margin-top:0;width:842.5pt;height:595.5pt;z-index:-2516904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-71.15pt;margin-top:-191.3pt;width:842.5pt;height:595.5pt;z-index:-2518584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2" type="#_x0000_t75" style="position:absolute;margin-left:-71.15pt;margin-top:-191.3pt;width:842.5pt;height:595.5pt;z-index:-2516894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0" type="#_x0000_t75" style="position:absolute;margin-left:0;margin-top:0;width:842.5pt;height:595.5pt;z-index:-2516915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4" type="#_x0000_t75" style="position:absolute;margin-left:0;margin-top:0;width:842.5pt;height:595.5pt;z-index:-2516853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5" type="#_x0000_t75" style="position:absolute;margin-left:-71.15pt;margin-top:-191.3pt;width:842.5pt;height:595.5pt;z-index:-2516843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3" type="#_x0000_t75" style="position:absolute;margin-left:0;margin-top:0;width:842.5pt;height:595.5pt;z-index:-2516864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7" type="#_x0000_t75" style="position:absolute;margin-left:0;margin-top:0;width:842.5pt;height:595.5pt;z-index:-2516802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8" type="#_x0000_t75" style="position:absolute;margin-left:-71.15pt;margin-top:-191.3pt;width:842.5pt;height:595.5pt;z-index:-2516792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6" type="#_x0000_t75" style="position:absolute;margin-left:0;margin-top:0;width:842.5pt;height:595.5pt;z-index:-2516812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0" type="#_x0000_t75" style="position:absolute;margin-left:0;margin-top:0;width:842.5pt;height:595.5pt;z-index:-2516751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1" type="#_x0000_t75" style="position:absolute;margin-left:-71.15pt;margin-top:-191.3pt;width:842.5pt;height:595.5pt;z-index:-2516741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1" type="#_x0000_t75" style="position:absolute;margin-left:0;margin-top:0;width:842.5pt;height:595.5pt;z-index:-2518604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69" type="#_x0000_t75" style="position:absolute;margin-left:0;margin-top:0;width:842.5pt;height:595.5pt;z-index:-2516761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3" type="#_x0000_t75" style="position:absolute;margin-left:0;margin-top:0;width:842.5pt;height:595.5pt;z-index:-2516700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4" type="#_x0000_t75" style="position:absolute;margin-left:-71.15pt;margin-top:-191.3pt;width:842.5pt;height:595.5pt;z-index:-2516689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2" type="#_x0000_t75" style="position:absolute;margin-left:0;margin-top:0;width:842.5pt;height:595.5pt;z-index:-2516710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6" type="#_x0000_t75" style="position:absolute;margin-left:0;margin-top:0;width:842.5pt;height:595.5pt;z-index:-2516648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7" type="#_x0000_t75" style="position:absolute;margin-left:-71.15pt;margin-top:-191.3pt;width:842.5pt;height:595.5pt;z-index:-2516638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5" type="#_x0000_t75" style="position:absolute;margin-left:0;margin-top:0;width:842.5pt;height:595.5pt;z-index:-2516659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9" type="#_x0000_t75" style="position:absolute;margin-left:0;margin-top:0;width:842.5pt;height:595.5pt;z-index:-2516597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0" type="#_x0000_t75" style="position:absolute;margin-left:-71.15pt;margin-top:-191.3pt;width:842.5pt;height:595.5pt;z-index:-2516587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78" type="#_x0000_t75" style="position:absolute;margin-left:0;margin-top:0;width:842.5pt;height:595.5pt;z-index:-2516608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5" type="#_x0000_t75" style="position:absolute;margin-left:0;margin-top:0;width:842.5pt;height:595.5pt;z-index:-2518543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2" type="#_x0000_t75" style="position:absolute;margin-left:0;margin-top:0;width:842.5pt;height:595.5pt;z-index:-2516546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3" type="#_x0000_t75" style="position:absolute;margin-left:-71.15pt;margin-top:-191.3pt;width:842.5pt;height:595.5pt;z-index:-2516536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1" type="#_x0000_t75" style="position:absolute;margin-left:0;margin-top:0;width:842.5pt;height:595.5pt;z-index:-2516556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5" type="#_x0000_t75" style="position:absolute;margin-left:0;margin-top:0;width:842.5pt;height:595.5pt;z-index:-2516495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6" type="#_x0000_t75" style="position:absolute;margin-left:-71.15pt;margin-top:-191.3pt;width:842.5pt;height:595.5pt;z-index:-2516485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4" type="#_x0000_t75" style="position:absolute;margin-left:0;margin-top:0;width:842.5pt;height:595.5pt;z-index:-2516505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8" type="#_x0000_t75" style="position:absolute;margin-left:0;margin-top:0;width:842.5pt;height:595.5pt;z-index:-2516444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9" type="#_x0000_t75" style="position:absolute;margin-left:-71.15pt;margin-top:-191.3pt;width:842.5pt;height:595.5pt;z-index:-2516433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87" type="#_x0000_t75" style="position:absolute;margin-left:0;margin-top:0;width:842.5pt;height:595.5pt;z-index:-2516454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1" type="#_x0000_t75" style="position:absolute;margin-left:0;margin-top:0;width:842.5pt;height:595.5pt;z-index:-2516392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6" type="#_x0000_t75" style="position:absolute;margin-left:-71.15pt;margin-top:-191.3pt;width:842.5pt;height:595.5pt;z-index:-2518533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2" type="#_x0000_t75" style="position:absolute;margin-left:-71.15pt;margin-top:-191.3pt;width:842.5pt;height:595.5pt;z-index:-2516382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0" type="#_x0000_t75" style="position:absolute;margin-left:0;margin-top:0;width:842.5pt;height:595.5pt;z-index:-2516403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4" type="#_x0000_t75" style="position:absolute;margin-left:0;margin-top:0;width:842.5pt;height:595.5pt;z-index:-2516341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5" type="#_x0000_t75" style="position:absolute;margin-left:-71.15pt;margin-top:-191.3pt;width:842.5pt;height:595.5pt;z-index:-2516331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3" type="#_x0000_t75" style="position:absolute;margin-left:0;margin-top:0;width:842.5pt;height:595.5pt;z-index:-2516352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7" type="#_x0000_t75" style="position:absolute;margin-left:0;margin-top:0;width:842.5pt;height:595.5pt;z-index:-2516290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8" type="#_x0000_t75" style="position:absolute;margin-left:-71.15pt;margin-top:-191.3pt;width:842.5pt;height:595.5pt;z-index:-2516280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6" type="#_x0000_t75" style="position:absolute;margin-left:0;margin-top:0;width:842.5pt;height:595.5pt;z-index:-2516300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0" type="#_x0000_t75" style="position:absolute;margin-left:0;margin-top:0;width:842.5pt;height:595.5pt;z-index:-2516239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1" type="#_x0000_t75" style="position:absolute;margin-left:-71.15pt;margin-top:-191.3pt;width:842.5pt;height:595.5pt;z-index:-2516229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0;margin-top:0;width:842.5pt;height:595.5pt;z-index:-2518553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99" type="#_x0000_t75" style="position:absolute;margin-left:0;margin-top:0;width:842.5pt;height:595.5pt;z-index:-2516249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3" type="#_x0000_t75" style="position:absolute;margin-left:0;margin-top:0;width:842.5pt;height:595.5pt;z-index:-2516188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4" type="#_x0000_t75" style="position:absolute;margin-left:-71.15pt;margin-top:-191.3pt;width:842.5pt;height:595.5pt;z-index:-2516177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2" type="#_x0000_t75" style="position:absolute;margin-left:0;margin-top:0;width:842.5pt;height:595.5pt;z-index:-2516198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6" type="#_x0000_t75" style="position:absolute;margin-left:0;margin-top:0;width:842.5pt;height:595.5pt;z-index:-2516136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7" type="#_x0000_t75" style="position:absolute;margin-left:-71.15pt;margin-top:-191.3pt;width:842.5pt;height:595.5pt;z-index:-2516126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5" type="#_x0000_t75" style="position:absolute;margin-left:0;margin-top:0;width:842.5pt;height:595.5pt;z-index:-2516147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9" type="#_x0000_t75" style="position:absolute;margin-left:0;margin-top:0;width:842.5pt;height:595.5pt;z-index:-2516085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0" type="#_x0000_t75" style="position:absolute;margin-left:-71.15pt;margin-top:-191.3pt;width:842.5pt;height:595.5pt;z-index:-2516075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08" type="#_x0000_t75" style="position:absolute;margin-left:0;margin-top:0;width:842.5pt;height:595.5pt;z-index:-2516096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8" type="#_x0000_t75" style="position:absolute;margin-left:0;margin-top:0;width:842.5pt;height:595.5pt;z-index:-2518492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2" type="#_x0000_t75" style="position:absolute;margin-left:0;margin-top:0;width:842.5pt;height:595.5pt;z-index:-2516034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3" type="#_x0000_t75" style="position:absolute;margin-left:-71.15pt;margin-top:-191.3pt;width:842.5pt;height:595.5pt;z-index:-2516024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1" type="#_x0000_t75" style="position:absolute;margin-left:0;margin-top:0;width:842.5pt;height:595.5pt;z-index:-2516044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5" type="#_x0000_t75" style="position:absolute;margin-left:0;margin-top:0;width:842.5pt;height:595.5pt;z-index:-2515983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6" type="#_x0000_t75" style="position:absolute;margin-left:-71.15pt;margin-top:-191.3pt;width:842.5pt;height:595.5pt;z-index:-2515973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4" type="#_x0000_t75" style="position:absolute;margin-left:0;margin-top:0;width:842.5pt;height:595.5pt;z-index:-2515993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8" type="#_x0000_t75" style="position:absolute;margin-left:0;margin-top:0;width:842.5pt;height:595.5pt;z-index:-2515932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9" type="#_x0000_t75" style="position:absolute;margin-left:-71.15pt;margin-top:-191.3pt;width:842.5pt;height:595.5pt;z-index:-2515921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17" type="#_x0000_t75" style="position:absolute;margin-left:0;margin-top:0;width:842.5pt;height:595.5pt;z-index:-2515942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1" type="#_x0000_t75" style="position:absolute;margin-left:0;margin-top:0;width:842.5pt;height:595.5pt;z-index:-2515880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9" type="#_x0000_t75" style="position:absolute;margin-left:-71.15pt;margin-top:-191.3pt;width:842.5pt;height:595.5pt;z-index:-2518481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2" type="#_x0000_t75" style="position:absolute;margin-left:-71.15pt;margin-top:-191.3pt;width:842.5pt;height:595.5pt;z-index:-2515870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0" type="#_x0000_t75" style="position:absolute;margin-left:0;margin-top:0;width:842.5pt;height:595.5pt;z-index:-2515891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4" type="#_x0000_t75" style="position:absolute;margin-left:0;margin-top:0;width:842.5pt;height:595.5pt;z-index:-2515829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5" type="#_x0000_t75" style="position:absolute;margin-left:-71.15pt;margin-top:-191.3pt;width:842.5pt;height:595.5pt;z-index:-2515819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3" type="#_x0000_t75" style="position:absolute;margin-left:0;margin-top:0;width:842.5pt;height:595.5pt;z-index:-2515840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7" type="#_x0000_t75" style="position:absolute;margin-left:0;margin-top:0;width:842.5pt;height:595.5pt;z-index:-2515778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8" type="#_x0000_t75" style="position:absolute;margin-left:-71.15pt;margin-top:-191.3pt;width:842.5pt;height:595.5pt;z-index:-2515768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6" type="#_x0000_t75" style="position:absolute;margin-left:0;margin-top:0;width:842.5pt;height:595.5pt;z-index:-2515788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0" type="#_x0000_t75" style="position:absolute;margin-left:0;margin-top:0;width:842.5pt;height:595.5pt;z-index:-2515727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7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1" type="#_x0000_t75" style="position:absolute;margin-left:-71.15pt;margin-top:-191.3pt;width:842.5pt;height:595.5pt;z-index:-2515717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7" type="#_x0000_t75" style="position:absolute;margin-left:0;margin-top:0;width:842.5pt;height:595.5pt;z-index:-2518502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9" type="#_x0000_t75" style="position:absolute;margin-left:0;margin-top:0;width:842.5pt;height:595.5pt;z-index:-2515737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3" type="#_x0000_t75" style="position:absolute;margin-left:0;margin-top:0;width:842.5pt;height:595.5pt;z-index:-2515676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4" type="#_x0000_t75" style="position:absolute;margin-left:-71.15pt;margin-top:-191.3pt;width:842.5pt;height:595.5pt;z-index:-2515665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8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2" type="#_x0000_t75" style="position:absolute;margin-left:0;margin-top:0;width:842.5pt;height:595.5pt;z-index:-2515686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6" type="#_x0000_t75" style="position:absolute;margin-left:0;margin-top:0;width:842.5pt;height:595.5pt;z-index:-2515624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7" type="#_x0000_t75" style="position:absolute;margin-left:-71.15pt;margin-top:-191.3pt;width:842.5pt;height:595.5pt;z-index:-2515614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8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5" type="#_x0000_t75" style="position:absolute;margin-left:0;margin-top:0;width:842.5pt;height:595.5pt;z-index:-2515635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9" type="#_x0000_t75" style="position:absolute;margin-left:0;margin-top:0;width:842.5pt;height:595.5pt;z-index:-2515573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8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0" type="#_x0000_t75" style="position:absolute;margin-left:-71.15pt;margin-top:-191.3pt;width:842.5pt;height:595.5pt;z-index:-2515563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8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8" type="#_x0000_t75" style="position:absolute;margin-left:0;margin-top:0;width:842.5pt;height:595.5pt;z-index:-2515584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1" type="#_x0000_t75" style="position:absolute;margin-left:0;margin-top:0;width:842.5pt;height:595.5pt;z-index:-2518440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2" type="#_x0000_t75" style="position:absolute;margin-left:0;margin-top:0;width:842.5pt;height:595.5pt;z-index:-2515522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3" type="#_x0000_t75" style="position:absolute;margin-left:-71.15pt;margin-top:-191.3pt;width:842.5pt;height:595.5pt;z-index:-2515512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9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1" type="#_x0000_t75" style="position:absolute;margin-left:0;margin-top:0;width:842.5pt;height:595.5pt;z-index:-2515532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5" type="#_x0000_t75" style="position:absolute;margin-left:0;margin-top:0;width:842.5pt;height:595.5pt;z-index:-2515471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6" type="#_x0000_t75" style="position:absolute;margin-left:-71.15pt;margin-top:-191.3pt;width:842.5pt;height:595.5pt;z-index:-2515461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9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4" type="#_x0000_t75" style="position:absolute;margin-left:0;margin-top:0;width:842.5pt;height:595.5pt;z-index:-2515481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8" type="#_x0000_t75" style="position:absolute;margin-left:0;margin-top:0;width:842.5pt;height:595.5pt;z-index:-2515420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9" type="#_x0000_t75" style="position:absolute;margin-left:-71.15pt;margin-top:-191.3pt;width:842.5pt;height:595.5pt;z-index:-2515409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19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47" type="#_x0000_t75" style="position:absolute;margin-left:0;margin-top:0;width:842.5pt;height:595.5pt;z-index:-2515430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19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1" type="#_x0000_t75" style="position:absolute;margin-left:0;margin-top:0;width:842.5pt;height:595.5pt;z-index:-2515368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-71.15pt;margin-top:-191.3pt;width:842.5pt;height:595.5pt;z-index:-2518737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2" type="#_x0000_t75" style="position:absolute;margin-left:-71.15pt;margin-top:-191.3pt;width:842.5pt;height:595.5pt;z-index:-2518430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0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2" type="#_x0000_t75" style="position:absolute;margin-left:-71.15pt;margin-top:-191.3pt;width:842.5pt;height:595.5pt;z-index:-2515358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0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0" type="#_x0000_t75" style="position:absolute;margin-left:0;margin-top:0;width:842.5pt;height:595.5pt;z-index:-2515379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4" type="#_x0000_t75" style="position:absolute;margin-left:0;margin-top:0;width:842.5pt;height:595.5pt;z-index:-2515317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5" type="#_x0000_t75" style="position:absolute;margin-left:-71.15pt;margin-top:-191.3pt;width:842.5pt;height:595.5pt;z-index:-2515307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0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3" type="#_x0000_t75" style="position:absolute;margin-left:0;margin-top:0;width:842.5pt;height:595.5pt;z-index:-2515328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7" type="#_x0000_t75" style="position:absolute;margin-left:0;margin-top:0;width:842.5pt;height:595.5pt;z-index:-2515266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8" type="#_x0000_t75" style="position:absolute;margin-left:-71.15pt;margin-top:-191.3pt;width:842.5pt;height:595.5pt;z-index:-2515256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0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6" type="#_x0000_t75" style="position:absolute;margin-left:0;margin-top:0;width:842.5pt;height:595.5pt;z-index:-2515276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0" type="#_x0000_t75" style="position:absolute;margin-left:0;margin-top:0;width:842.5pt;height:595.5pt;z-index:-2515215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0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1" type="#_x0000_t75" style="position:absolute;margin-left:-71.15pt;margin-top:-191.3pt;width:842.5pt;height:595.5pt;z-index:-2515205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0" type="#_x0000_t75" style="position:absolute;margin-left:0;margin-top:0;width:842.5pt;height:595.5pt;z-index:-2518451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59" type="#_x0000_t75" style="position:absolute;margin-left:0;margin-top:0;width:842.5pt;height:595.5pt;z-index:-2515225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3" type="#_x0000_t75" style="position:absolute;margin-left:0;margin-top:0;width:842.5pt;height:595.5pt;z-index:-2515164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4" type="#_x0000_t75" style="position:absolute;margin-left:-71.15pt;margin-top:-191.3pt;width:842.5pt;height:595.5pt;z-index:-2515153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2" type="#_x0000_t75" style="position:absolute;margin-left:0;margin-top:0;width:842.5pt;height:595.5pt;z-index:-2515174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6" type="#_x0000_t75" style="position:absolute;margin-left:0;margin-top:0;width:842.5pt;height:595.5pt;z-index:-2515112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7" type="#_x0000_t75" style="position:absolute;margin-left:-71.15pt;margin-top:-191.3pt;width:842.5pt;height:595.5pt;z-index:-2515102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5" type="#_x0000_t75" style="position:absolute;margin-left:0;margin-top:0;width:842.5pt;height:595.5pt;z-index:-2515123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9" type="#_x0000_t75" style="position:absolute;margin-left:0;margin-top:0;width:842.5pt;height:595.5pt;z-index:-2515061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0" type="#_x0000_t75" style="position:absolute;margin-left:-71.15pt;margin-top:-191.3pt;width:842.5pt;height:595.5pt;z-index:-2515051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68" type="#_x0000_t75" style="position:absolute;margin-left:0;margin-top:0;width:842.5pt;height:595.5pt;z-index:-2515072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4" type="#_x0000_t75" style="position:absolute;margin-left:0;margin-top:0;width:842.5pt;height:595.5pt;z-index:-2518389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2" type="#_x0000_t75" style="position:absolute;margin-left:0;margin-top:0;width:842.5pt;height:595.5pt;z-index:-2515010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3" type="#_x0000_t75" style="position:absolute;margin-left:-71.15pt;margin-top:-191.3pt;width:842.5pt;height:595.5pt;z-index:-2515000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1" type="#_x0000_t75" style="position:absolute;margin-left:0;margin-top:0;width:842.5pt;height:595.5pt;z-index:-2515020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5" type="#_x0000_t75" style="position:absolute;margin-left:0;margin-top:0;width:842.5pt;height:595.5pt;z-index:-2514959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6" type="#_x0000_t75" style="position:absolute;margin-left:-71.15pt;margin-top:-191.3pt;width:842.5pt;height:595.5pt;z-index:-2514949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4" type="#_x0000_t75" style="position:absolute;margin-left:0;margin-top:0;width:842.5pt;height:595.5pt;z-index:-2514969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8" type="#_x0000_t75" style="position:absolute;margin-left:0;margin-top:0;width:842.5pt;height:595.5pt;z-index:-2514908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9" type="#_x0000_t75" style="position:absolute;margin-left:-71.15pt;margin-top:-191.3pt;width:842.5pt;height:595.5pt;z-index:-2514897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77" type="#_x0000_t75" style="position:absolute;margin-left:0;margin-top:0;width:842.5pt;height:595.5pt;z-index:-2514918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1" type="#_x0000_t75" style="position:absolute;margin-left:0;margin-top:0;width:842.5pt;height:595.5pt;z-index:-2514856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5" type="#_x0000_t75" style="position:absolute;margin-left:-71.15pt;margin-top:-191.3pt;width:842.5pt;height:595.5pt;z-index:-2518379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2" type="#_x0000_t75" style="position:absolute;margin-left:-71.15pt;margin-top:-191.3pt;width:842.5pt;height:595.5pt;z-index:-2514846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0" type="#_x0000_t75" style="position:absolute;margin-left:0;margin-top:0;width:842.5pt;height:595.5pt;z-index:-2514867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4" type="#_x0000_t75" style="position:absolute;margin-left:0;margin-top:0;width:842.5pt;height:595.5pt;z-index:-2514805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5" type="#_x0000_t75" style="position:absolute;margin-left:-71.15pt;margin-top:-191.3pt;width:842.5pt;height:595.5pt;z-index:-2514795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3" type="#_x0000_t75" style="position:absolute;margin-left:0;margin-top:0;width:842.5pt;height:595.5pt;z-index:-2514816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7" type="#_x0000_t75" style="position:absolute;margin-left:0;margin-top:0;width:842.5pt;height:595.5pt;z-index:-2514754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8" type="#_x0000_t75" style="position:absolute;margin-left:-71.15pt;margin-top:-191.3pt;width:842.5pt;height:595.5pt;z-index:-2514744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6" type="#_x0000_t75" style="position:absolute;margin-left:0;margin-top:0;width:842.5pt;height:595.5pt;z-index:-2514764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0" type="#_x0000_t75" style="position:absolute;margin-left:0;margin-top:0;width:842.5pt;height:595.5pt;z-index:-2514703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1" type="#_x0000_t75" style="position:absolute;margin-left:-71.15pt;margin-top:-191.3pt;width:842.5pt;height:595.5pt;z-index:-2514693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3" type="#_x0000_t75" style="position:absolute;margin-left:0;margin-top:0;width:842.5pt;height:595.5pt;z-index:-2518400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89" type="#_x0000_t75" style="position:absolute;margin-left:0;margin-top:0;width:842.5pt;height:595.5pt;z-index:-2514713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3" type="#_x0000_t75" style="position:absolute;margin-left:0;margin-top:0;width:842.5pt;height:595.5pt;z-index:-2514652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4" type="#_x0000_t75" style="position:absolute;margin-left:-71.15pt;margin-top:-191.3pt;width:842.5pt;height:595.5pt;z-index:-2514641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2" type="#_x0000_t75" style="position:absolute;margin-left:0;margin-top:0;width:842.5pt;height:595.5pt;z-index:-2514662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6" type="#_x0000_t75" style="position:absolute;margin-left:0;margin-top:0;width:842.5pt;height:595.5pt;z-index:-2514600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7" type="#_x0000_t75" style="position:absolute;margin-left:-71.15pt;margin-top:-191.3pt;width:842.5pt;height:595.5pt;z-index:-2514590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5" type="#_x0000_t75" style="position:absolute;margin-left:0;margin-top:0;width:842.5pt;height:595.5pt;z-index:-2514611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9" type="#_x0000_t75" style="position:absolute;margin-left:0;margin-top:0;width:842.5pt;height:595.5pt;z-index:-2514549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0" type="#_x0000_t75" style="position:absolute;margin-left:-71.15pt;margin-top:-191.3pt;width:842.5pt;height:595.5pt;z-index:-2514539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98" type="#_x0000_t75" style="position:absolute;margin-left:0;margin-top:0;width:842.5pt;height:595.5pt;z-index:-2514560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7" type="#_x0000_t75" style="position:absolute;margin-left:0;margin-top:0;width:842.5pt;height:595.5pt;z-index:-2518338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2" type="#_x0000_t75" style="position:absolute;margin-left:0;margin-top:0;width:842.5pt;height:595.5pt;z-index:-2514498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3" type="#_x0000_t75" style="position:absolute;margin-left:-71.15pt;margin-top:-191.3pt;width:842.5pt;height:595.5pt;z-index:-2514488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1" type="#_x0000_t75" style="position:absolute;margin-left:0;margin-top:0;width:842.5pt;height:595.5pt;z-index:-2514508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5" type="#_x0000_t75" style="position:absolute;margin-left:0;margin-top:0;width:842.5pt;height:595.5pt;z-index:-2514447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6" type="#_x0000_t75" style="position:absolute;margin-left:-71.15pt;margin-top:-191.3pt;width:842.5pt;height:595.5pt;z-index:-2514437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4" type="#_x0000_t75" style="position:absolute;margin-left:0;margin-top:0;width:842.5pt;height:595.5pt;z-index:-2514457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8" type="#_x0000_t75" style="position:absolute;margin-left:0;margin-top:0;width:842.5pt;height:595.5pt;z-index:-2514396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9" type="#_x0000_t75" style="position:absolute;margin-left:-71.15pt;margin-top:-191.3pt;width:842.5pt;height:595.5pt;z-index:-2514385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307" type="#_x0000_t75" style="position:absolute;margin-left:0;margin-top:0;width:842.5pt;height:595.5pt;z-index:-2514406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71BE" w:rsidRDefault="00250B5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42200" o:spid="_x0000_s2050" type="#_x0000_t75" style="position:absolute;margin-left:0;margin-top:0;width:842.5pt;height:595.5pt;z-index:-2518799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8" type="#_x0000_t75" style="position:absolute;margin-left:-71.15pt;margin-top:-191.3pt;width:842.5pt;height:595.5pt;z-index:-2518328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71BE" w:rsidRDefault="00250B5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42201" o:spid="_x0000_s2051" type="#_x0000_t75" style="position:absolute;margin-left:-71.15pt;margin-top:-191.3pt;width:842.5pt;height:595.5pt;z-index:-2518789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2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71BE" w:rsidRDefault="00250B5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42199" o:spid="_x0000_s2049" type="#_x0000_t75" style="position:absolute;margin-left:0;margin-top:0;width:842.5pt;height:595.5pt;z-index:-2518809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6" type="#_x0000_t75" style="position:absolute;margin-left:0;margin-top:0;width:842.5pt;height:595.5pt;z-index:-2518348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0" type="#_x0000_t75" style="position:absolute;margin-left:0;margin-top:0;width:842.5pt;height:595.5pt;z-index:-2518287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1" type="#_x0000_t75" style="position:absolute;margin-left:-71.15pt;margin-top:-191.3pt;width:842.5pt;height:595.5pt;z-index:-2518277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0;margin-top:0;width:842.5pt;height:595.5pt;z-index:-2518758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9" type="#_x0000_t75" style="position:absolute;margin-left:0;margin-top:0;width:842.5pt;height:595.5pt;z-index:-2518297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3" type="#_x0000_t75" style="position:absolute;margin-left:0;margin-top:0;width:842.5pt;height:595.5pt;z-index:-2518236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4" type="#_x0000_t75" style="position:absolute;margin-left:-71.15pt;margin-top:-191.3pt;width:842.5pt;height:595.5pt;z-index:-2518225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2" type="#_x0000_t75" style="position:absolute;margin-left:0;margin-top:0;width:842.5pt;height:595.5pt;z-index:-2518246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6" type="#_x0000_t75" style="position:absolute;margin-left:0;margin-top:0;width:842.5pt;height:595.5pt;z-index:-2518184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7" type="#_x0000_t75" style="position:absolute;margin-left:-71.15pt;margin-top:-191.3pt;width:842.5pt;height:595.5pt;z-index:-2518174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5" type="#_x0000_t75" style="position:absolute;margin-left:0;margin-top:0;width:842.5pt;height:595.5pt;z-index:-2518195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9" type="#_x0000_t75" style="position:absolute;margin-left:0;margin-top:0;width:842.5pt;height:595.5pt;z-index:-2518133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0" type="#_x0000_t75" style="position:absolute;margin-left:-71.15pt;margin-top:-191.3pt;width:842.5pt;height:595.5pt;z-index:-2518123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8" type="#_x0000_t75" style="position:absolute;margin-left:0;margin-top:0;width:842.5pt;height:595.5pt;z-index:-2518144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6" type="#_x0000_t75" style="position:absolute;margin-left:0;margin-top:0;width:842.5pt;height:595.5pt;z-index:-2518696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2" type="#_x0000_t75" style="position:absolute;margin-left:0;margin-top:0;width:842.5pt;height:595.5pt;z-index:-2518082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3" type="#_x0000_t75" style="position:absolute;margin-left:-71.15pt;margin-top:-191.3pt;width:842.5pt;height:595.5pt;z-index:-2518072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1" type="#_x0000_t75" style="position:absolute;margin-left:0;margin-top:0;width:842.5pt;height:595.5pt;z-index:-2518092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5" type="#_x0000_t75" style="position:absolute;margin-left:0;margin-top:0;width:842.5pt;height:595.5pt;z-index:-2518031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6" type="#_x0000_t75" style="position:absolute;margin-left:-71.15pt;margin-top:-191.3pt;width:842.5pt;height:595.5pt;z-index:-2518021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4" type="#_x0000_t75" style="position:absolute;margin-left:0;margin-top:0;width:842.5pt;height:595.5pt;z-index:-2518041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8" type="#_x0000_t75" style="position:absolute;margin-left:0;margin-top:0;width:842.5pt;height:595.5pt;z-index:-2517980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9" type="#_x0000_t75" style="position:absolute;margin-left:-71.15pt;margin-top:-191.3pt;width:842.5pt;height:595.5pt;z-index:-2517969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7" type="#_x0000_t75" style="position:absolute;margin-left:0;margin-top:0;width:842.5pt;height:595.5pt;z-index:-2517990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1" type="#_x0000_t75" style="position:absolute;margin-left:0;margin-top:0;width:842.5pt;height:595.5pt;z-index:-2517928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7" type="#_x0000_t75" style="position:absolute;margin-left:-71.15pt;margin-top:-191.3pt;width:842.5pt;height:595.5pt;z-index:-2518686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2" type="#_x0000_t75" style="position:absolute;margin-left:-71.15pt;margin-top:-191.3pt;width:842.5pt;height:595.5pt;z-index:-2517918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0" type="#_x0000_t75" style="position:absolute;margin-left:0;margin-top:0;width:842.5pt;height:595.5pt;z-index:-2517939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4" type="#_x0000_t75" style="position:absolute;margin-left:0;margin-top:0;width:842.5pt;height:595.5pt;z-index:-2517877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5" type="#_x0000_t75" style="position:absolute;margin-left:-71.15pt;margin-top:-191.3pt;width:842.5pt;height:595.5pt;z-index:-2517867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3" type="#_x0000_t75" style="position:absolute;margin-left:0;margin-top:0;width:842.5pt;height:595.5pt;z-index:-2517888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7" type="#_x0000_t75" style="position:absolute;margin-left:0;margin-top:0;width:842.5pt;height:595.5pt;z-index:-2517826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8" type="#_x0000_t75" style="position:absolute;margin-left:-71.15pt;margin-top:-191.3pt;width:842.5pt;height:595.5pt;z-index:-2517816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6" type="#_x0000_t75" style="position:absolute;margin-left:0;margin-top:0;width:842.5pt;height:595.5pt;z-index:-2517836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0" type="#_x0000_t75" style="position:absolute;margin-left:0;margin-top:0;width:842.5pt;height:595.5pt;z-index:-2517775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1" type="#_x0000_t75" style="position:absolute;margin-left:-71.15pt;margin-top:-191.3pt;width:842.5pt;height:595.5pt;z-index:-2517765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5" type="#_x0000_t75" style="position:absolute;margin-left:0;margin-top:0;width:842.5pt;height:595.5pt;z-index:-2518707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09" type="#_x0000_t75" style="position:absolute;margin-left:0;margin-top:0;width:842.5pt;height:595.5pt;z-index:-2517785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3" type="#_x0000_t75" style="position:absolute;margin-left:0;margin-top:0;width:842.5pt;height:595.5pt;z-index:-2517724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4" type="#_x0000_t75" style="position:absolute;margin-left:-71.15pt;margin-top:-191.3pt;width:842.5pt;height:595.5pt;z-index:-2517713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2" type="#_x0000_t75" style="position:absolute;margin-left:0;margin-top:0;width:842.5pt;height:595.5pt;z-index:-2517734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6" type="#_x0000_t75" style="position:absolute;margin-left:0;margin-top:0;width:842.5pt;height:595.5pt;z-index:-2517672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7" type="#_x0000_t75" style="position:absolute;margin-left:-71.15pt;margin-top:-191.3pt;width:842.5pt;height:595.5pt;z-index:-2517662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5" type="#_x0000_t75" style="position:absolute;margin-left:0;margin-top:0;width:842.5pt;height:595.5pt;z-index:-2517683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9" type="#_x0000_t75" style="position:absolute;margin-left:0;margin-top:0;width:842.5pt;height:595.5pt;z-index:-2517621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0" type="#_x0000_t75" style="position:absolute;margin-left:-71.15pt;margin-top:-191.3pt;width:842.5pt;height:595.5pt;z-index:-2517611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8" type="#_x0000_t75" style="position:absolute;margin-left:0;margin-top:0;width:842.5pt;height:595.5pt;z-index:-2517632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9" type="#_x0000_t75" style="position:absolute;margin-left:0;margin-top:0;width:842.5pt;height:595.5pt;z-index:-2518645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2" type="#_x0000_t75" style="position:absolute;margin-left:0;margin-top:0;width:842.5pt;height:595.5pt;z-index:-2517570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3" type="#_x0000_t75" style="position:absolute;margin-left:-71.15pt;margin-top:-191.3pt;width:842.5pt;height:595.5pt;z-index:-2517560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1" type="#_x0000_t75" style="position:absolute;margin-left:0;margin-top:0;width:842.5pt;height:595.5pt;z-index:-2517580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5" type="#_x0000_t75" style="position:absolute;margin-left:0;margin-top:0;width:842.5pt;height:595.5pt;z-index:-2517519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6" type="#_x0000_t75" style="position:absolute;margin-left:-71.15pt;margin-top:-191.3pt;width:842.5pt;height:595.5pt;z-index:-2517509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4" type="#_x0000_t75" style="position:absolute;margin-left:0;margin-top:0;width:842.5pt;height:595.5pt;z-index:-2517529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8" type="#_x0000_t75" style="position:absolute;margin-left:0;margin-top:0;width:842.5pt;height:595.5pt;z-index:-2517468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9" type="#_x0000_t75" style="position:absolute;margin-left:-71.15pt;margin-top:-191.3pt;width:842.5pt;height:595.5pt;z-index:-2517457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7" type="#_x0000_t75" style="position:absolute;margin-left:0;margin-top:0;width:842.5pt;height:595.5pt;z-index:-2517478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7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1" type="#_x0000_t75" style="position:absolute;margin-left:0;margin-top:0;width:842.5pt;height:595.5pt;z-index:-2517416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0" type="#_x0000_t75" style="position:absolute;margin-left:-71.15pt;margin-top:-191.3pt;width:842.5pt;height:595.5pt;z-index:-2518635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8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2" type="#_x0000_t75" style="position:absolute;margin-left:-71.15pt;margin-top:-191.3pt;width:842.5pt;height:595.5pt;z-index:-2517406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8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0" type="#_x0000_t75" style="position:absolute;margin-left:0;margin-top:0;width:842.5pt;height:595.5pt;z-index:-2517427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4" type="#_x0000_t75" style="position:absolute;margin-left:0;margin-top:0;width:842.5pt;height:595.5pt;z-index:-2517365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5" type="#_x0000_t75" style="position:absolute;margin-left:-71.15pt;margin-top:-191.3pt;width:842.5pt;height:595.5pt;z-index:-2517355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8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3" type="#_x0000_t75" style="position:absolute;margin-left:0;margin-top:0;width:842.5pt;height:595.5pt;z-index:-2517376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7" type="#_x0000_t75" style="position:absolute;margin-left:0;margin-top:0;width:842.5pt;height:595.5pt;z-index:-25173145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8" type="#_x0000_t75" style="position:absolute;margin-left:-71.15pt;margin-top:-191.3pt;width:842.5pt;height:595.5pt;z-index:-25173043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8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6" type="#_x0000_t75" style="position:absolute;margin-left:0;margin-top:0;width:842.5pt;height:595.5pt;z-index:-25173248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0" type="#_x0000_t75" style="position:absolute;margin-left:0;margin-top:0;width:842.5pt;height:595.5pt;z-index:-25172633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8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1" type="#_x0000_t75" style="position:absolute;margin-left:-71.15pt;margin-top:-191.3pt;width:842.5pt;height:595.5pt;z-index:-25172531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style="position:absolute;margin-left:0;margin-top:0;width:842.5pt;height:595.5pt;z-index:-2518656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39" type="#_x0000_t75" style="position:absolute;margin-left:0;margin-top:0;width:842.5pt;height:595.5pt;z-index:-25172736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3" type="#_x0000_t75" style="position:absolute;margin-left:0;margin-top:0;width:842.5pt;height:595.5pt;z-index:-25172121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4" type="#_x0000_t75" style="position:absolute;margin-left:-71.15pt;margin-top:-191.3pt;width:842.5pt;height:595.5pt;z-index:-25172019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9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2" type="#_x0000_t75" style="position:absolute;margin-left:0;margin-top:0;width:842.5pt;height:595.5pt;z-index:-25172224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6" type="#_x0000_t75" style="position:absolute;margin-left:0;margin-top:0;width:842.5pt;height:595.5pt;z-index:-25171609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7" type="#_x0000_t75" style="position:absolute;margin-left:-71.15pt;margin-top:-191.3pt;width:842.5pt;height:595.5pt;z-index:-25171507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9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5" type="#_x0000_t75" style="position:absolute;margin-left:0;margin-top:0;width:842.5pt;height:595.5pt;z-index:-25171712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9" type="#_x0000_t75" style="position:absolute;margin-left:0;margin-top:0;width:842.5pt;height:595.5pt;z-index:-251710976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header9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50" type="#_x0000_t75" style="position:absolute;margin-left:-71.15pt;margin-top:-191.3pt;width:842.5pt;height:595.5pt;z-index:-251709952;mso-wrap-edited:f;mso-position-horizontal-relative:margin;mso-position-vertical-relative:margin" o:allowincell="f">
          <v:imagedata r:id="rId1" o:title="Certificado Conext"/>
          <w10:wrap anchorx="margin" anchory="margin"/>
        </v:shape>
      </w:pict>
    </w:r>
  </w:p>
</w:hdr>
</file>

<file path=word/header9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4636" w:rsidRDefault="00634636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48" type="#_x0000_t75" style="position:absolute;margin-left:0;margin-top:0;width:842.5pt;height:595.5pt;z-index:-251712000;mso-wrap-edited:f;mso-position-horizontal:center;mso-position-horizontal-relative:margin;mso-position-vertical:center;mso-position-vertical-relative:margin" o:allowincell="f">
          <v:imagedata r:id="rId1" o:title="Certificado Conext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hyphenationZone w:val="425"/>
  <w:characterSpacingControl w:val="doNotCompress"/>
  <w:hdrShapeDefaults>
    <o:shapedefaults v:ext="edit" spidmax="231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1DD3"/>
    <w:rsid w:val="00005603"/>
    <w:rsid w:val="000F771D"/>
    <w:rsid w:val="001B6603"/>
    <w:rsid w:val="00207760"/>
    <w:rsid w:val="002145C5"/>
    <w:rsid w:val="00250B57"/>
    <w:rsid w:val="003938B2"/>
    <w:rsid w:val="003D0AA8"/>
    <w:rsid w:val="003E3819"/>
    <w:rsid w:val="005B71DA"/>
    <w:rsid w:val="00634636"/>
    <w:rsid w:val="00635A0B"/>
    <w:rsid w:val="009171BE"/>
    <w:rsid w:val="00954FE2"/>
    <w:rsid w:val="00A027C0"/>
    <w:rsid w:val="00A7096F"/>
    <w:rsid w:val="00BF21C3"/>
    <w:rsid w:val="00C505FD"/>
    <w:rsid w:val="00CA137C"/>
    <w:rsid w:val="00D20A61"/>
    <w:rsid w:val="00DB2213"/>
    <w:rsid w:val="00E2646E"/>
    <w:rsid w:val="00F31DD3"/>
    <w:rsid w:val="00FB569F"/>
    <w:rsid w:val="00FF2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10"/>
    <o:shapelayout v:ext="edit">
      <o:idmap v:ext="edit" data="1"/>
    </o:shapelayout>
  </w:shapeDefaults>
  <w:decimalSymbol w:val=","/>
  <w:listSeparator w:val=";"/>
  <w14:docId w14:val="29DE1D9E"/>
  <w15:chartTrackingRefBased/>
  <w15:docId w15:val="{A272C29E-F572-4D4E-9451-DB473EBE5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78" w:lineRule="auto"/>
    </w:pPr>
    <w:rPr>
      <w:kern w:val="2"/>
      <w:sz w:val="24"/>
      <w:szCs w:val="24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954FE2"/>
    <w:pPr>
      <w:keepNext/>
      <w:keepLines/>
      <w:spacing w:before="360" w:after="80"/>
      <w:outlineLvl w:val="0"/>
    </w:pPr>
    <w:rPr>
      <w:rFonts w:ascii="Aptos Display" w:eastAsia="Times New Roman" w:hAnsi="Aptos Display"/>
      <w:color w:val="0F4761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954FE2"/>
    <w:pPr>
      <w:keepNext/>
      <w:keepLines/>
      <w:spacing w:before="160" w:after="80"/>
      <w:outlineLvl w:val="1"/>
    </w:pPr>
    <w:rPr>
      <w:rFonts w:ascii="Aptos Display" w:eastAsia="Times New Roman" w:hAnsi="Aptos Display"/>
      <w:color w:val="0F4761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54FE2"/>
    <w:pPr>
      <w:keepNext/>
      <w:keepLines/>
      <w:spacing w:before="160" w:after="80"/>
      <w:outlineLvl w:val="2"/>
    </w:pPr>
    <w:rPr>
      <w:rFonts w:eastAsia="Times New Roman"/>
      <w:color w:val="0F4761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954FE2"/>
    <w:pPr>
      <w:keepNext/>
      <w:keepLines/>
      <w:spacing w:before="80" w:after="40"/>
      <w:outlineLvl w:val="3"/>
    </w:pPr>
    <w:rPr>
      <w:rFonts w:eastAsia="Times New Roman"/>
      <w:i/>
      <w:iCs/>
      <w:color w:val="0F476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954FE2"/>
    <w:pPr>
      <w:keepNext/>
      <w:keepLines/>
      <w:spacing w:before="80" w:after="40"/>
      <w:outlineLvl w:val="4"/>
    </w:pPr>
    <w:rPr>
      <w:rFonts w:eastAsia="Times New Roman"/>
      <w:color w:val="0F4761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54FE2"/>
    <w:pPr>
      <w:keepNext/>
      <w:keepLines/>
      <w:spacing w:before="40" w:after="0"/>
      <w:outlineLvl w:val="5"/>
    </w:pPr>
    <w:rPr>
      <w:rFonts w:eastAsia="Times New Roman"/>
      <w:i/>
      <w:iCs/>
      <w:color w:val="595959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954FE2"/>
    <w:pPr>
      <w:keepNext/>
      <w:keepLines/>
      <w:spacing w:before="40" w:after="0"/>
      <w:outlineLvl w:val="6"/>
    </w:pPr>
    <w:rPr>
      <w:rFonts w:eastAsia="Times New Roman"/>
      <w:color w:val="595959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954FE2"/>
    <w:pPr>
      <w:keepNext/>
      <w:keepLines/>
      <w:spacing w:after="0"/>
      <w:outlineLvl w:val="7"/>
    </w:pPr>
    <w:rPr>
      <w:rFonts w:eastAsia="Times New Roman"/>
      <w:i/>
      <w:iCs/>
      <w:color w:val="272727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54FE2"/>
    <w:pPr>
      <w:keepNext/>
      <w:keepLines/>
      <w:spacing w:after="0"/>
      <w:outlineLvl w:val="8"/>
    </w:pPr>
    <w:rPr>
      <w:rFonts w:eastAsia="Times New Roman"/>
      <w:color w:val="2727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uiPriority w:val="9"/>
    <w:rsid w:val="00954FE2"/>
    <w:rPr>
      <w:rFonts w:ascii="Aptos Display" w:eastAsia="Times New Roman" w:hAnsi="Aptos Display" w:cs="Times New Roman"/>
      <w:color w:val="0F4761"/>
      <w:sz w:val="40"/>
      <w:szCs w:val="40"/>
    </w:rPr>
  </w:style>
  <w:style w:type="character" w:customStyle="1" w:styleId="Ttulo2Char">
    <w:name w:val="Título 2 Char"/>
    <w:link w:val="Ttulo2"/>
    <w:uiPriority w:val="9"/>
    <w:semiHidden/>
    <w:rsid w:val="00954FE2"/>
    <w:rPr>
      <w:rFonts w:ascii="Aptos Display" w:eastAsia="Times New Roman" w:hAnsi="Aptos Display" w:cs="Times New Roman"/>
      <w:color w:val="0F4761"/>
      <w:sz w:val="32"/>
      <w:szCs w:val="32"/>
    </w:rPr>
  </w:style>
  <w:style w:type="character" w:customStyle="1" w:styleId="Ttulo3Char">
    <w:name w:val="Título 3 Char"/>
    <w:link w:val="Ttulo3"/>
    <w:uiPriority w:val="9"/>
    <w:semiHidden/>
    <w:rsid w:val="00954FE2"/>
    <w:rPr>
      <w:rFonts w:eastAsia="Times New Roman" w:cs="Times New Roman"/>
      <w:color w:val="0F4761"/>
      <w:sz w:val="28"/>
      <w:szCs w:val="28"/>
    </w:rPr>
  </w:style>
  <w:style w:type="character" w:customStyle="1" w:styleId="Ttulo4Char">
    <w:name w:val="Título 4 Char"/>
    <w:link w:val="Ttulo4"/>
    <w:uiPriority w:val="9"/>
    <w:semiHidden/>
    <w:rsid w:val="00954FE2"/>
    <w:rPr>
      <w:rFonts w:eastAsia="Times New Roman" w:cs="Times New Roman"/>
      <w:i/>
      <w:iCs/>
      <w:color w:val="0F4761"/>
    </w:rPr>
  </w:style>
  <w:style w:type="character" w:customStyle="1" w:styleId="Ttulo5Char">
    <w:name w:val="Título 5 Char"/>
    <w:link w:val="Ttulo5"/>
    <w:uiPriority w:val="9"/>
    <w:semiHidden/>
    <w:rsid w:val="00954FE2"/>
    <w:rPr>
      <w:rFonts w:eastAsia="Times New Roman" w:cs="Times New Roman"/>
      <w:color w:val="0F4761"/>
    </w:rPr>
  </w:style>
  <w:style w:type="character" w:customStyle="1" w:styleId="Ttulo6Char">
    <w:name w:val="Título 6 Char"/>
    <w:link w:val="Ttulo6"/>
    <w:uiPriority w:val="9"/>
    <w:semiHidden/>
    <w:rsid w:val="00954FE2"/>
    <w:rPr>
      <w:rFonts w:eastAsia="Times New Roman" w:cs="Times New Roman"/>
      <w:i/>
      <w:iCs/>
      <w:color w:val="595959"/>
    </w:rPr>
  </w:style>
  <w:style w:type="character" w:customStyle="1" w:styleId="Ttulo7Char">
    <w:name w:val="Título 7 Char"/>
    <w:link w:val="Ttulo7"/>
    <w:uiPriority w:val="9"/>
    <w:semiHidden/>
    <w:rsid w:val="00954FE2"/>
    <w:rPr>
      <w:rFonts w:eastAsia="Times New Roman" w:cs="Times New Roman"/>
      <w:color w:val="595959"/>
    </w:rPr>
  </w:style>
  <w:style w:type="character" w:customStyle="1" w:styleId="Ttulo8Char">
    <w:name w:val="Título 8 Char"/>
    <w:link w:val="Ttulo8"/>
    <w:uiPriority w:val="9"/>
    <w:semiHidden/>
    <w:rsid w:val="00954FE2"/>
    <w:rPr>
      <w:rFonts w:eastAsia="Times New Roman" w:cs="Times New Roman"/>
      <w:i/>
      <w:iCs/>
      <w:color w:val="272727"/>
    </w:rPr>
  </w:style>
  <w:style w:type="character" w:customStyle="1" w:styleId="Ttulo9Char">
    <w:name w:val="Título 9 Char"/>
    <w:link w:val="Ttulo9"/>
    <w:uiPriority w:val="9"/>
    <w:semiHidden/>
    <w:rsid w:val="00954FE2"/>
    <w:rPr>
      <w:rFonts w:eastAsia="Times New Roman" w:cs="Times New Roman"/>
      <w:color w:val="272727"/>
    </w:rPr>
  </w:style>
  <w:style w:type="paragraph" w:styleId="Ttulo">
    <w:name w:val="Title"/>
    <w:basedOn w:val="Normal"/>
    <w:next w:val="Normal"/>
    <w:link w:val="TtuloChar"/>
    <w:uiPriority w:val="10"/>
    <w:qFormat/>
    <w:rsid w:val="00954FE2"/>
    <w:pPr>
      <w:spacing w:after="80" w:line="240" w:lineRule="auto"/>
      <w:contextualSpacing/>
    </w:pPr>
    <w:rPr>
      <w:rFonts w:ascii="Aptos Display" w:eastAsia="Times New Roman" w:hAnsi="Aptos Display"/>
      <w:spacing w:val="-10"/>
      <w:kern w:val="28"/>
      <w:sz w:val="56"/>
      <w:szCs w:val="56"/>
    </w:rPr>
  </w:style>
  <w:style w:type="character" w:customStyle="1" w:styleId="TtuloChar">
    <w:name w:val="Título Char"/>
    <w:link w:val="Ttulo"/>
    <w:uiPriority w:val="10"/>
    <w:rsid w:val="00954FE2"/>
    <w:rPr>
      <w:rFonts w:ascii="Aptos Display" w:eastAsia="Times New Roman" w:hAnsi="Aptos Display" w:cs="Times New Roman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954FE2"/>
    <w:pPr>
      <w:numPr>
        <w:ilvl w:val="1"/>
      </w:numPr>
    </w:pPr>
    <w:rPr>
      <w:rFonts w:eastAsia="Times New Roman"/>
      <w:color w:val="595959"/>
      <w:spacing w:val="15"/>
      <w:sz w:val="28"/>
      <w:szCs w:val="28"/>
    </w:rPr>
  </w:style>
  <w:style w:type="character" w:customStyle="1" w:styleId="SubttuloChar">
    <w:name w:val="Subtítulo Char"/>
    <w:link w:val="Subttulo"/>
    <w:uiPriority w:val="11"/>
    <w:rsid w:val="00954FE2"/>
    <w:rPr>
      <w:rFonts w:eastAsia="Times New Roman" w:cs="Times New Roman"/>
      <w:color w:val="595959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954FE2"/>
    <w:pPr>
      <w:spacing w:before="160"/>
      <w:jc w:val="center"/>
    </w:pPr>
    <w:rPr>
      <w:i/>
      <w:iCs/>
      <w:color w:val="404040"/>
    </w:rPr>
  </w:style>
  <w:style w:type="character" w:customStyle="1" w:styleId="CitaoChar">
    <w:name w:val="Citação Char"/>
    <w:link w:val="Citao"/>
    <w:uiPriority w:val="29"/>
    <w:rsid w:val="00954FE2"/>
    <w:rPr>
      <w:i/>
      <w:iCs/>
      <w:color w:val="404040"/>
    </w:rPr>
  </w:style>
  <w:style w:type="paragraph" w:styleId="PargrafodaLista">
    <w:name w:val="List Paragraph"/>
    <w:basedOn w:val="Normal"/>
    <w:uiPriority w:val="34"/>
    <w:qFormat/>
    <w:rsid w:val="00954FE2"/>
    <w:pPr>
      <w:ind w:left="720"/>
      <w:contextualSpacing/>
    </w:pPr>
  </w:style>
  <w:style w:type="character" w:styleId="nfaseIntensa">
    <w:name w:val="Intense Emphasis"/>
    <w:uiPriority w:val="21"/>
    <w:qFormat/>
    <w:rsid w:val="00954FE2"/>
    <w:rPr>
      <w:i/>
      <w:iCs/>
      <w:color w:val="0F4761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954FE2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CitaoIntensaChar">
    <w:name w:val="Citação Intensa Char"/>
    <w:link w:val="CitaoIntensa"/>
    <w:uiPriority w:val="30"/>
    <w:rsid w:val="00954FE2"/>
    <w:rPr>
      <w:i/>
      <w:iCs/>
      <w:color w:val="0F4761"/>
    </w:rPr>
  </w:style>
  <w:style w:type="character" w:styleId="RefernciaIntensa">
    <w:name w:val="Intense Reference"/>
    <w:uiPriority w:val="32"/>
    <w:qFormat/>
    <w:rsid w:val="00954FE2"/>
    <w:rPr>
      <w:b/>
      <w:bCs/>
      <w:smallCaps/>
      <w:color w:val="0F4761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954F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54FE2"/>
  </w:style>
  <w:style w:type="paragraph" w:styleId="Rodap">
    <w:name w:val="footer"/>
    <w:basedOn w:val="Normal"/>
    <w:link w:val="RodapChar"/>
    <w:uiPriority w:val="99"/>
    <w:unhideWhenUsed/>
    <w:rsid w:val="00954F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54F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28.xml"/><Relationship Id="rId299" Type="http://schemas.openxmlformats.org/officeDocument/2006/relationships/header" Target="header220.xml"/><Relationship Id="rId21" Type="http://schemas.openxmlformats.org/officeDocument/2006/relationships/footer" Target="footer4.xml"/><Relationship Id="rId63" Type="http://schemas.openxmlformats.org/officeDocument/2006/relationships/header" Target="header43.xml"/><Relationship Id="rId159" Type="http://schemas.openxmlformats.org/officeDocument/2006/relationships/header" Target="header115.xml"/><Relationship Id="rId324" Type="http://schemas.openxmlformats.org/officeDocument/2006/relationships/header" Target="header239.xml"/><Relationship Id="rId170" Type="http://schemas.openxmlformats.org/officeDocument/2006/relationships/header" Target="header123.xml"/><Relationship Id="rId226" Type="http://schemas.openxmlformats.org/officeDocument/2006/relationships/header" Target="header165.xml"/><Relationship Id="rId268" Type="http://schemas.openxmlformats.org/officeDocument/2006/relationships/header" Target="header197.xml"/><Relationship Id="rId32" Type="http://schemas.openxmlformats.org/officeDocument/2006/relationships/header" Target="header20.xml"/><Relationship Id="rId74" Type="http://schemas.openxmlformats.org/officeDocument/2006/relationships/header" Target="header51.xml"/><Relationship Id="rId128" Type="http://schemas.openxmlformats.org/officeDocument/2006/relationships/header" Target="header92.xml"/><Relationship Id="rId335" Type="http://schemas.openxmlformats.org/officeDocument/2006/relationships/header" Target="header247.xml"/><Relationship Id="rId5" Type="http://schemas.openxmlformats.org/officeDocument/2006/relationships/footnotes" Target="footnotes.xml"/><Relationship Id="rId181" Type="http://schemas.openxmlformats.org/officeDocument/2006/relationships/footer" Target="footer44.xml"/><Relationship Id="rId237" Type="http://schemas.openxmlformats.org/officeDocument/2006/relationships/footer" Target="footer58.xml"/><Relationship Id="rId279" Type="http://schemas.openxmlformats.org/officeDocument/2006/relationships/header" Target="header205.xml"/><Relationship Id="rId43" Type="http://schemas.openxmlformats.org/officeDocument/2006/relationships/header" Target="header28.xml"/><Relationship Id="rId139" Type="http://schemas.openxmlformats.org/officeDocument/2006/relationships/header" Target="header100.xml"/><Relationship Id="rId290" Type="http://schemas.openxmlformats.org/officeDocument/2006/relationships/header" Target="header213.xml"/><Relationship Id="rId304" Type="http://schemas.openxmlformats.org/officeDocument/2006/relationships/header" Target="header224.xml"/><Relationship Id="rId346" Type="http://schemas.openxmlformats.org/officeDocument/2006/relationships/header" Target="header255.xml"/><Relationship Id="rId85" Type="http://schemas.openxmlformats.org/officeDocument/2006/relationships/footer" Target="footer20.xml"/><Relationship Id="rId150" Type="http://schemas.openxmlformats.org/officeDocument/2006/relationships/header" Target="header108.xml"/><Relationship Id="rId192" Type="http://schemas.openxmlformats.org/officeDocument/2006/relationships/header" Target="header140.xml"/><Relationship Id="rId206" Type="http://schemas.openxmlformats.org/officeDocument/2006/relationships/header" Target="header150.xml"/><Relationship Id="rId248" Type="http://schemas.openxmlformats.org/officeDocument/2006/relationships/header" Target="header182.xml"/><Relationship Id="rId12" Type="http://schemas.openxmlformats.org/officeDocument/2006/relationships/header" Target="header5.xml"/><Relationship Id="rId108" Type="http://schemas.openxmlformats.org/officeDocument/2006/relationships/header" Target="header77.xml"/><Relationship Id="rId315" Type="http://schemas.openxmlformats.org/officeDocument/2006/relationships/header" Target="header232.xml"/><Relationship Id="rId54" Type="http://schemas.openxmlformats.org/officeDocument/2006/relationships/header" Target="header36.xml"/><Relationship Id="rId96" Type="http://schemas.openxmlformats.org/officeDocument/2006/relationships/header" Target="header68.xml"/><Relationship Id="rId161" Type="http://schemas.openxmlformats.org/officeDocument/2006/relationships/footer" Target="footer39.xml"/><Relationship Id="rId217" Type="http://schemas.openxmlformats.org/officeDocument/2006/relationships/footer" Target="footer53.xml"/><Relationship Id="rId259" Type="http://schemas.openxmlformats.org/officeDocument/2006/relationships/header" Target="header190.xml"/><Relationship Id="rId23" Type="http://schemas.openxmlformats.org/officeDocument/2006/relationships/header" Target="header13.xml"/><Relationship Id="rId119" Type="http://schemas.openxmlformats.org/officeDocument/2006/relationships/header" Target="header85.xml"/><Relationship Id="rId270" Type="http://schemas.openxmlformats.org/officeDocument/2006/relationships/header" Target="header198.xml"/><Relationship Id="rId326" Type="http://schemas.openxmlformats.org/officeDocument/2006/relationships/header" Target="header240.xml"/><Relationship Id="rId65" Type="http://schemas.openxmlformats.org/officeDocument/2006/relationships/footer" Target="footer15.xml"/><Relationship Id="rId130" Type="http://schemas.openxmlformats.org/officeDocument/2006/relationships/header" Target="header93.xml"/><Relationship Id="rId172" Type="http://schemas.openxmlformats.org/officeDocument/2006/relationships/header" Target="header125.xml"/><Relationship Id="rId228" Type="http://schemas.openxmlformats.org/officeDocument/2006/relationships/header" Target="header167.xml"/><Relationship Id="rId281" Type="http://schemas.openxmlformats.org/officeDocument/2006/relationships/footer" Target="footer69.xml"/><Relationship Id="rId337" Type="http://schemas.openxmlformats.org/officeDocument/2006/relationships/footer" Target="footer83.xml"/><Relationship Id="rId34" Type="http://schemas.openxmlformats.org/officeDocument/2006/relationships/header" Target="header21.xml"/><Relationship Id="rId76" Type="http://schemas.openxmlformats.org/officeDocument/2006/relationships/header" Target="header53.xml"/><Relationship Id="rId141" Type="http://schemas.openxmlformats.org/officeDocument/2006/relationships/footer" Target="footer34.xml"/><Relationship Id="rId7" Type="http://schemas.openxmlformats.org/officeDocument/2006/relationships/header" Target="header1.xml"/><Relationship Id="rId183" Type="http://schemas.openxmlformats.org/officeDocument/2006/relationships/header" Target="header133.xml"/><Relationship Id="rId239" Type="http://schemas.openxmlformats.org/officeDocument/2006/relationships/header" Target="header175.xml"/><Relationship Id="rId250" Type="http://schemas.openxmlformats.org/officeDocument/2006/relationships/header" Target="header183.xml"/><Relationship Id="rId292" Type="http://schemas.openxmlformats.org/officeDocument/2006/relationships/header" Target="header215.xml"/><Relationship Id="rId306" Type="http://schemas.openxmlformats.org/officeDocument/2006/relationships/header" Target="header225.xml"/><Relationship Id="rId45" Type="http://schemas.openxmlformats.org/officeDocument/2006/relationships/footer" Target="footer10.xml"/><Relationship Id="rId87" Type="http://schemas.openxmlformats.org/officeDocument/2006/relationships/header" Target="header61.xml"/><Relationship Id="rId110" Type="http://schemas.openxmlformats.org/officeDocument/2006/relationships/header" Target="header78.xml"/><Relationship Id="rId348" Type="http://schemas.openxmlformats.org/officeDocument/2006/relationships/header" Target="header257.xml"/><Relationship Id="rId152" Type="http://schemas.openxmlformats.org/officeDocument/2006/relationships/header" Target="header110.xml"/><Relationship Id="rId194" Type="http://schemas.openxmlformats.org/officeDocument/2006/relationships/header" Target="header141.xml"/><Relationship Id="rId208" Type="http://schemas.openxmlformats.org/officeDocument/2006/relationships/header" Target="header152.xml"/><Relationship Id="rId261" Type="http://schemas.openxmlformats.org/officeDocument/2006/relationships/footer" Target="footer64.xml"/><Relationship Id="rId14" Type="http://schemas.openxmlformats.org/officeDocument/2006/relationships/header" Target="header6.xml"/><Relationship Id="rId56" Type="http://schemas.openxmlformats.org/officeDocument/2006/relationships/header" Target="header38.xml"/><Relationship Id="rId317" Type="http://schemas.openxmlformats.org/officeDocument/2006/relationships/footer" Target="footer78.xml"/><Relationship Id="rId98" Type="http://schemas.openxmlformats.org/officeDocument/2006/relationships/header" Target="header69.xml"/><Relationship Id="rId121" Type="http://schemas.openxmlformats.org/officeDocument/2006/relationships/footer" Target="footer29.xml"/><Relationship Id="rId163" Type="http://schemas.openxmlformats.org/officeDocument/2006/relationships/header" Target="header118.xml"/><Relationship Id="rId219" Type="http://schemas.openxmlformats.org/officeDocument/2006/relationships/header" Target="header160.xml"/><Relationship Id="rId230" Type="http://schemas.openxmlformats.org/officeDocument/2006/relationships/header" Target="header168.xml"/><Relationship Id="rId251" Type="http://schemas.openxmlformats.org/officeDocument/2006/relationships/header" Target="header184.xml"/><Relationship Id="rId25" Type="http://schemas.openxmlformats.org/officeDocument/2006/relationships/footer" Target="footer5.xml"/><Relationship Id="rId46" Type="http://schemas.openxmlformats.org/officeDocument/2006/relationships/header" Target="header30.xml"/><Relationship Id="rId67" Type="http://schemas.openxmlformats.org/officeDocument/2006/relationships/header" Target="header46.xml"/><Relationship Id="rId272" Type="http://schemas.openxmlformats.org/officeDocument/2006/relationships/header" Target="header200.xml"/><Relationship Id="rId293" Type="http://schemas.openxmlformats.org/officeDocument/2006/relationships/footer" Target="footer72.xml"/><Relationship Id="rId307" Type="http://schemas.openxmlformats.org/officeDocument/2006/relationships/header" Target="header226.xml"/><Relationship Id="rId328" Type="http://schemas.openxmlformats.org/officeDocument/2006/relationships/header" Target="header242.xml"/><Relationship Id="rId349" Type="http://schemas.openxmlformats.org/officeDocument/2006/relationships/footer" Target="footer86.xml"/><Relationship Id="rId88" Type="http://schemas.openxmlformats.org/officeDocument/2006/relationships/header" Target="header62.xml"/><Relationship Id="rId111" Type="http://schemas.openxmlformats.org/officeDocument/2006/relationships/header" Target="header79.xml"/><Relationship Id="rId132" Type="http://schemas.openxmlformats.org/officeDocument/2006/relationships/header" Target="header95.xml"/><Relationship Id="rId153" Type="http://schemas.openxmlformats.org/officeDocument/2006/relationships/footer" Target="footer37.xml"/><Relationship Id="rId174" Type="http://schemas.openxmlformats.org/officeDocument/2006/relationships/header" Target="header126.xml"/><Relationship Id="rId195" Type="http://schemas.openxmlformats.org/officeDocument/2006/relationships/header" Target="header142.xml"/><Relationship Id="rId209" Type="http://schemas.openxmlformats.org/officeDocument/2006/relationships/footer" Target="footer51.xml"/><Relationship Id="rId220" Type="http://schemas.openxmlformats.org/officeDocument/2006/relationships/header" Target="header161.xml"/><Relationship Id="rId241" Type="http://schemas.openxmlformats.org/officeDocument/2006/relationships/footer" Target="footer59.xml"/><Relationship Id="rId15" Type="http://schemas.openxmlformats.org/officeDocument/2006/relationships/header" Target="header7.xml"/><Relationship Id="rId36" Type="http://schemas.openxmlformats.org/officeDocument/2006/relationships/header" Target="header23.xml"/><Relationship Id="rId57" Type="http://schemas.openxmlformats.org/officeDocument/2006/relationships/footer" Target="footer13.xml"/><Relationship Id="rId262" Type="http://schemas.openxmlformats.org/officeDocument/2006/relationships/header" Target="header192.xml"/><Relationship Id="rId283" Type="http://schemas.openxmlformats.org/officeDocument/2006/relationships/header" Target="header208.xml"/><Relationship Id="rId318" Type="http://schemas.openxmlformats.org/officeDocument/2006/relationships/header" Target="header234.xml"/><Relationship Id="rId339" Type="http://schemas.openxmlformats.org/officeDocument/2006/relationships/header" Target="header250.xml"/><Relationship Id="rId78" Type="http://schemas.openxmlformats.org/officeDocument/2006/relationships/header" Target="header54.xml"/><Relationship Id="rId99" Type="http://schemas.openxmlformats.org/officeDocument/2006/relationships/header" Target="header70.xml"/><Relationship Id="rId101" Type="http://schemas.openxmlformats.org/officeDocument/2006/relationships/footer" Target="footer24.xml"/><Relationship Id="rId122" Type="http://schemas.openxmlformats.org/officeDocument/2006/relationships/header" Target="header87.xml"/><Relationship Id="rId143" Type="http://schemas.openxmlformats.org/officeDocument/2006/relationships/header" Target="header103.xml"/><Relationship Id="rId164" Type="http://schemas.openxmlformats.org/officeDocument/2006/relationships/header" Target="header119.xml"/><Relationship Id="rId185" Type="http://schemas.openxmlformats.org/officeDocument/2006/relationships/footer" Target="footer45.xml"/><Relationship Id="rId350" Type="http://schemas.openxmlformats.org/officeDocument/2006/relationships/header" Target="header258.xml"/><Relationship Id="rId9" Type="http://schemas.openxmlformats.org/officeDocument/2006/relationships/footer" Target="footer1.xml"/><Relationship Id="rId210" Type="http://schemas.openxmlformats.org/officeDocument/2006/relationships/header" Target="header153.xml"/><Relationship Id="rId26" Type="http://schemas.openxmlformats.org/officeDocument/2006/relationships/header" Target="header15.xml"/><Relationship Id="rId231" Type="http://schemas.openxmlformats.org/officeDocument/2006/relationships/header" Target="header169.xml"/><Relationship Id="rId252" Type="http://schemas.openxmlformats.org/officeDocument/2006/relationships/header" Target="header185.xml"/><Relationship Id="rId273" Type="http://schemas.openxmlformats.org/officeDocument/2006/relationships/footer" Target="footer67.xml"/><Relationship Id="rId294" Type="http://schemas.openxmlformats.org/officeDocument/2006/relationships/header" Target="header216.xml"/><Relationship Id="rId308" Type="http://schemas.openxmlformats.org/officeDocument/2006/relationships/header" Target="header227.xml"/><Relationship Id="rId329" Type="http://schemas.openxmlformats.org/officeDocument/2006/relationships/footer" Target="footer81.xml"/><Relationship Id="rId47" Type="http://schemas.openxmlformats.org/officeDocument/2006/relationships/header" Target="header31.xml"/><Relationship Id="rId68" Type="http://schemas.openxmlformats.org/officeDocument/2006/relationships/header" Target="header47.xml"/><Relationship Id="rId89" Type="http://schemas.openxmlformats.org/officeDocument/2006/relationships/footer" Target="footer21.xml"/><Relationship Id="rId112" Type="http://schemas.openxmlformats.org/officeDocument/2006/relationships/header" Target="header80.xml"/><Relationship Id="rId133" Type="http://schemas.openxmlformats.org/officeDocument/2006/relationships/footer" Target="footer32.xml"/><Relationship Id="rId154" Type="http://schemas.openxmlformats.org/officeDocument/2006/relationships/header" Target="header111.xml"/><Relationship Id="rId175" Type="http://schemas.openxmlformats.org/officeDocument/2006/relationships/header" Target="header127.xml"/><Relationship Id="rId340" Type="http://schemas.openxmlformats.org/officeDocument/2006/relationships/header" Target="header251.xml"/><Relationship Id="rId196" Type="http://schemas.openxmlformats.org/officeDocument/2006/relationships/header" Target="header143.xml"/><Relationship Id="rId200" Type="http://schemas.openxmlformats.org/officeDocument/2006/relationships/header" Target="header146.xml"/><Relationship Id="rId16" Type="http://schemas.openxmlformats.org/officeDocument/2006/relationships/header" Target="header8.xml"/><Relationship Id="rId221" Type="http://schemas.openxmlformats.org/officeDocument/2006/relationships/footer" Target="footer54.xml"/><Relationship Id="rId242" Type="http://schemas.openxmlformats.org/officeDocument/2006/relationships/header" Target="header177.xml"/><Relationship Id="rId263" Type="http://schemas.openxmlformats.org/officeDocument/2006/relationships/header" Target="header193.xml"/><Relationship Id="rId284" Type="http://schemas.openxmlformats.org/officeDocument/2006/relationships/header" Target="header209.xml"/><Relationship Id="rId319" Type="http://schemas.openxmlformats.org/officeDocument/2006/relationships/header" Target="header235.xml"/><Relationship Id="rId37" Type="http://schemas.openxmlformats.org/officeDocument/2006/relationships/footer" Target="footer8.xml"/><Relationship Id="rId58" Type="http://schemas.openxmlformats.org/officeDocument/2006/relationships/header" Target="header39.xml"/><Relationship Id="rId79" Type="http://schemas.openxmlformats.org/officeDocument/2006/relationships/header" Target="header55.xml"/><Relationship Id="rId102" Type="http://schemas.openxmlformats.org/officeDocument/2006/relationships/header" Target="header72.xml"/><Relationship Id="rId123" Type="http://schemas.openxmlformats.org/officeDocument/2006/relationships/header" Target="header88.xml"/><Relationship Id="rId144" Type="http://schemas.openxmlformats.org/officeDocument/2006/relationships/header" Target="header104.xml"/><Relationship Id="rId330" Type="http://schemas.openxmlformats.org/officeDocument/2006/relationships/header" Target="header243.xml"/><Relationship Id="rId90" Type="http://schemas.openxmlformats.org/officeDocument/2006/relationships/header" Target="header63.xml"/><Relationship Id="rId165" Type="http://schemas.openxmlformats.org/officeDocument/2006/relationships/footer" Target="footer40.xml"/><Relationship Id="rId186" Type="http://schemas.openxmlformats.org/officeDocument/2006/relationships/header" Target="header135.xml"/><Relationship Id="rId351" Type="http://schemas.openxmlformats.org/officeDocument/2006/relationships/header" Target="header259.xml"/><Relationship Id="rId211" Type="http://schemas.openxmlformats.org/officeDocument/2006/relationships/header" Target="header154.xml"/><Relationship Id="rId232" Type="http://schemas.openxmlformats.org/officeDocument/2006/relationships/header" Target="header170.xml"/><Relationship Id="rId253" Type="http://schemas.openxmlformats.org/officeDocument/2006/relationships/footer" Target="footer62.xml"/><Relationship Id="rId274" Type="http://schemas.openxmlformats.org/officeDocument/2006/relationships/header" Target="header201.xml"/><Relationship Id="rId295" Type="http://schemas.openxmlformats.org/officeDocument/2006/relationships/header" Target="header217.xml"/><Relationship Id="rId309" Type="http://schemas.openxmlformats.org/officeDocument/2006/relationships/footer" Target="footer76.xml"/><Relationship Id="rId27" Type="http://schemas.openxmlformats.org/officeDocument/2006/relationships/header" Target="header16.xml"/><Relationship Id="rId48" Type="http://schemas.openxmlformats.org/officeDocument/2006/relationships/header" Target="header32.xml"/><Relationship Id="rId69" Type="http://schemas.openxmlformats.org/officeDocument/2006/relationships/footer" Target="footer16.xml"/><Relationship Id="rId113" Type="http://schemas.openxmlformats.org/officeDocument/2006/relationships/footer" Target="footer27.xml"/><Relationship Id="rId134" Type="http://schemas.openxmlformats.org/officeDocument/2006/relationships/header" Target="header96.xml"/><Relationship Id="rId320" Type="http://schemas.openxmlformats.org/officeDocument/2006/relationships/header" Target="header236.xml"/><Relationship Id="rId80" Type="http://schemas.openxmlformats.org/officeDocument/2006/relationships/header" Target="header56.xml"/><Relationship Id="rId155" Type="http://schemas.openxmlformats.org/officeDocument/2006/relationships/header" Target="header112.xml"/><Relationship Id="rId176" Type="http://schemas.openxmlformats.org/officeDocument/2006/relationships/header" Target="header128.xml"/><Relationship Id="rId197" Type="http://schemas.openxmlformats.org/officeDocument/2006/relationships/footer" Target="footer48.xml"/><Relationship Id="rId341" Type="http://schemas.openxmlformats.org/officeDocument/2006/relationships/footer" Target="footer84.xml"/><Relationship Id="rId201" Type="http://schemas.openxmlformats.org/officeDocument/2006/relationships/footer" Target="footer49.xml"/><Relationship Id="rId222" Type="http://schemas.openxmlformats.org/officeDocument/2006/relationships/header" Target="header162.xml"/><Relationship Id="rId243" Type="http://schemas.openxmlformats.org/officeDocument/2006/relationships/header" Target="header178.xml"/><Relationship Id="rId264" Type="http://schemas.openxmlformats.org/officeDocument/2006/relationships/header" Target="header194.xml"/><Relationship Id="rId285" Type="http://schemas.openxmlformats.org/officeDocument/2006/relationships/footer" Target="footer70.xml"/><Relationship Id="rId17" Type="http://schemas.openxmlformats.org/officeDocument/2006/relationships/footer" Target="footer3.xml"/><Relationship Id="rId38" Type="http://schemas.openxmlformats.org/officeDocument/2006/relationships/header" Target="header24.xml"/><Relationship Id="rId59" Type="http://schemas.openxmlformats.org/officeDocument/2006/relationships/header" Target="header40.xml"/><Relationship Id="rId103" Type="http://schemas.openxmlformats.org/officeDocument/2006/relationships/header" Target="header73.xml"/><Relationship Id="rId124" Type="http://schemas.openxmlformats.org/officeDocument/2006/relationships/header" Target="header89.xml"/><Relationship Id="rId310" Type="http://schemas.openxmlformats.org/officeDocument/2006/relationships/header" Target="header228.xml"/><Relationship Id="rId70" Type="http://schemas.openxmlformats.org/officeDocument/2006/relationships/header" Target="header48.xml"/><Relationship Id="rId91" Type="http://schemas.openxmlformats.org/officeDocument/2006/relationships/header" Target="header64.xml"/><Relationship Id="rId145" Type="http://schemas.openxmlformats.org/officeDocument/2006/relationships/footer" Target="footer35.xml"/><Relationship Id="rId166" Type="http://schemas.openxmlformats.org/officeDocument/2006/relationships/header" Target="header120.xml"/><Relationship Id="rId187" Type="http://schemas.openxmlformats.org/officeDocument/2006/relationships/header" Target="header136.xml"/><Relationship Id="rId331" Type="http://schemas.openxmlformats.org/officeDocument/2006/relationships/header" Target="header244.xml"/><Relationship Id="rId352" Type="http://schemas.openxmlformats.org/officeDocument/2006/relationships/header" Target="header260.xml"/><Relationship Id="rId1" Type="http://schemas.openxmlformats.org/officeDocument/2006/relationships/customXml" Target="../customXml/item1.xml"/><Relationship Id="rId212" Type="http://schemas.openxmlformats.org/officeDocument/2006/relationships/header" Target="header155.xml"/><Relationship Id="rId233" Type="http://schemas.openxmlformats.org/officeDocument/2006/relationships/footer" Target="footer57.xml"/><Relationship Id="rId254" Type="http://schemas.openxmlformats.org/officeDocument/2006/relationships/header" Target="header186.xml"/><Relationship Id="rId28" Type="http://schemas.openxmlformats.org/officeDocument/2006/relationships/header" Target="header17.xml"/><Relationship Id="rId49" Type="http://schemas.openxmlformats.org/officeDocument/2006/relationships/footer" Target="footer11.xml"/><Relationship Id="rId114" Type="http://schemas.openxmlformats.org/officeDocument/2006/relationships/header" Target="header81.xml"/><Relationship Id="rId275" Type="http://schemas.openxmlformats.org/officeDocument/2006/relationships/header" Target="header202.xml"/><Relationship Id="rId296" Type="http://schemas.openxmlformats.org/officeDocument/2006/relationships/header" Target="header218.xml"/><Relationship Id="rId300" Type="http://schemas.openxmlformats.org/officeDocument/2006/relationships/header" Target="header221.xml"/><Relationship Id="rId60" Type="http://schemas.openxmlformats.org/officeDocument/2006/relationships/header" Target="header41.xml"/><Relationship Id="rId81" Type="http://schemas.openxmlformats.org/officeDocument/2006/relationships/footer" Target="footer19.xml"/><Relationship Id="rId135" Type="http://schemas.openxmlformats.org/officeDocument/2006/relationships/header" Target="header97.xml"/><Relationship Id="rId156" Type="http://schemas.openxmlformats.org/officeDocument/2006/relationships/header" Target="header113.xml"/><Relationship Id="rId177" Type="http://schemas.openxmlformats.org/officeDocument/2006/relationships/footer" Target="footer43.xml"/><Relationship Id="rId198" Type="http://schemas.openxmlformats.org/officeDocument/2006/relationships/header" Target="header144.xml"/><Relationship Id="rId321" Type="http://schemas.openxmlformats.org/officeDocument/2006/relationships/footer" Target="footer79.xml"/><Relationship Id="rId342" Type="http://schemas.openxmlformats.org/officeDocument/2006/relationships/header" Target="header252.xml"/><Relationship Id="rId202" Type="http://schemas.openxmlformats.org/officeDocument/2006/relationships/header" Target="header147.xml"/><Relationship Id="rId223" Type="http://schemas.openxmlformats.org/officeDocument/2006/relationships/header" Target="header163.xml"/><Relationship Id="rId244" Type="http://schemas.openxmlformats.org/officeDocument/2006/relationships/header" Target="header179.xml"/><Relationship Id="rId18" Type="http://schemas.openxmlformats.org/officeDocument/2006/relationships/header" Target="header9.xml"/><Relationship Id="rId39" Type="http://schemas.openxmlformats.org/officeDocument/2006/relationships/header" Target="header25.xml"/><Relationship Id="rId265" Type="http://schemas.openxmlformats.org/officeDocument/2006/relationships/footer" Target="footer65.xml"/><Relationship Id="rId286" Type="http://schemas.openxmlformats.org/officeDocument/2006/relationships/header" Target="header210.xml"/><Relationship Id="rId50" Type="http://schemas.openxmlformats.org/officeDocument/2006/relationships/header" Target="header33.xml"/><Relationship Id="rId104" Type="http://schemas.openxmlformats.org/officeDocument/2006/relationships/header" Target="header74.xml"/><Relationship Id="rId125" Type="http://schemas.openxmlformats.org/officeDocument/2006/relationships/footer" Target="footer30.xml"/><Relationship Id="rId146" Type="http://schemas.openxmlformats.org/officeDocument/2006/relationships/header" Target="header105.xml"/><Relationship Id="rId167" Type="http://schemas.openxmlformats.org/officeDocument/2006/relationships/header" Target="header121.xml"/><Relationship Id="rId188" Type="http://schemas.openxmlformats.org/officeDocument/2006/relationships/header" Target="header137.xml"/><Relationship Id="rId311" Type="http://schemas.openxmlformats.org/officeDocument/2006/relationships/header" Target="header229.xml"/><Relationship Id="rId332" Type="http://schemas.openxmlformats.org/officeDocument/2006/relationships/header" Target="header245.xml"/><Relationship Id="rId353" Type="http://schemas.openxmlformats.org/officeDocument/2006/relationships/footer" Target="footer87.xml"/><Relationship Id="rId71" Type="http://schemas.openxmlformats.org/officeDocument/2006/relationships/header" Target="header49.xml"/><Relationship Id="rId92" Type="http://schemas.openxmlformats.org/officeDocument/2006/relationships/header" Target="header65.xml"/><Relationship Id="rId213" Type="http://schemas.openxmlformats.org/officeDocument/2006/relationships/footer" Target="footer52.xml"/><Relationship Id="rId234" Type="http://schemas.openxmlformats.org/officeDocument/2006/relationships/header" Target="header171.xml"/><Relationship Id="rId2" Type="http://schemas.openxmlformats.org/officeDocument/2006/relationships/styles" Target="styles.xml"/><Relationship Id="rId29" Type="http://schemas.openxmlformats.org/officeDocument/2006/relationships/footer" Target="footer6.xml"/><Relationship Id="rId255" Type="http://schemas.openxmlformats.org/officeDocument/2006/relationships/header" Target="header187.xml"/><Relationship Id="rId276" Type="http://schemas.openxmlformats.org/officeDocument/2006/relationships/header" Target="header203.xml"/><Relationship Id="rId297" Type="http://schemas.openxmlformats.org/officeDocument/2006/relationships/footer" Target="footer73.xml"/><Relationship Id="rId40" Type="http://schemas.openxmlformats.org/officeDocument/2006/relationships/header" Target="header26.xml"/><Relationship Id="rId115" Type="http://schemas.openxmlformats.org/officeDocument/2006/relationships/header" Target="header82.xml"/><Relationship Id="rId136" Type="http://schemas.openxmlformats.org/officeDocument/2006/relationships/header" Target="header98.xml"/><Relationship Id="rId157" Type="http://schemas.openxmlformats.org/officeDocument/2006/relationships/footer" Target="footer38.xml"/><Relationship Id="rId178" Type="http://schemas.openxmlformats.org/officeDocument/2006/relationships/header" Target="header129.xml"/><Relationship Id="rId301" Type="http://schemas.openxmlformats.org/officeDocument/2006/relationships/footer" Target="footer74.xml"/><Relationship Id="rId322" Type="http://schemas.openxmlformats.org/officeDocument/2006/relationships/header" Target="header237.xml"/><Relationship Id="rId343" Type="http://schemas.openxmlformats.org/officeDocument/2006/relationships/header" Target="header253.xml"/><Relationship Id="rId61" Type="http://schemas.openxmlformats.org/officeDocument/2006/relationships/footer" Target="footer14.xml"/><Relationship Id="rId82" Type="http://schemas.openxmlformats.org/officeDocument/2006/relationships/header" Target="header57.xml"/><Relationship Id="rId199" Type="http://schemas.openxmlformats.org/officeDocument/2006/relationships/header" Target="header145.xml"/><Relationship Id="rId203" Type="http://schemas.openxmlformats.org/officeDocument/2006/relationships/header" Target="header148.xml"/><Relationship Id="rId19" Type="http://schemas.openxmlformats.org/officeDocument/2006/relationships/header" Target="header10.xml"/><Relationship Id="rId224" Type="http://schemas.openxmlformats.org/officeDocument/2006/relationships/header" Target="header164.xml"/><Relationship Id="rId245" Type="http://schemas.openxmlformats.org/officeDocument/2006/relationships/footer" Target="footer60.xml"/><Relationship Id="rId266" Type="http://schemas.openxmlformats.org/officeDocument/2006/relationships/header" Target="header195.xml"/><Relationship Id="rId287" Type="http://schemas.openxmlformats.org/officeDocument/2006/relationships/header" Target="header211.xml"/><Relationship Id="rId30" Type="http://schemas.openxmlformats.org/officeDocument/2006/relationships/header" Target="header18.xml"/><Relationship Id="rId105" Type="http://schemas.openxmlformats.org/officeDocument/2006/relationships/footer" Target="footer25.xml"/><Relationship Id="rId126" Type="http://schemas.openxmlformats.org/officeDocument/2006/relationships/header" Target="header90.xml"/><Relationship Id="rId147" Type="http://schemas.openxmlformats.org/officeDocument/2006/relationships/header" Target="header106.xml"/><Relationship Id="rId168" Type="http://schemas.openxmlformats.org/officeDocument/2006/relationships/header" Target="header122.xml"/><Relationship Id="rId312" Type="http://schemas.openxmlformats.org/officeDocument/2006/relationships/header" Target="header230.xml"/><Relationship Id="rId333" Type="http://schemas.openxmlformats.org/officeDocument/2006/relationships/footer" Target="footer82.xml"/><Relationship Id="rId354" Type="http://schemas.openxmlformats.org/officeDocument/2006/relationships/header" Target="header261.xml"/><Relationship Id="rId51" Type="http://schemas.openxmlformats.org/officeDocument/2006/relationships/header" Target="header34.xml"/><Relationship Id="rId72" Type="http://schemas.openxmlformats.org/officeDocument/2006/relationships/header" Target="header50.xml"/><Relationship Id="rId93" Type="http://schemas.openxmlformats.org/officeDocument/2006/relationships/footer" Target="footer22.xml"/><Relationship Id="rId189" Type="http://schemas.openxmlformats.org/officeDocument/2006/relationships/footer" Target="footer46.xml"/><Relationship Id="rId3" Type="http://schemas.openxmlformats.org/officeDocument/2006/relationships/settings" Target="settings.xml"/><Relationship Id="rId214" Type="http://schemas.openxmlformats.org/officeDocument/2006/relationships/header" Target="header156.xml"/><Relationship Id="rId235" Type="http://schemas.openxmlformats.org/officeDocument/2006/relationships/header" Target="header172.xml"/><Relationship Id="rId256" Type="http://schemas.openxmlformats.org/officeDocument/2006/relationships/header" Target="header188.xml"/><Relationship Id="rId277" Type="http://schemas.openxmlformats.org/officeDocument/2006/relationships/footer" Target="footer68.xml"/><Relationship Id="rId298" Type="http://schemas.openxmlformats.org/officeDocument/2006/relationships/header" Target="header219.xml"/><Relationship Id="rId116" Type="http://schemas.openxmlformats.org/officeDocument/2006/relationships/header" Target="header83.xml"/><Relationship Id="rId137" Type="http://schemas.openxmlformats.org/officeDocument/2006/relationships/footer" Target="footer33.xml"/><Relationship Id="rId158" Type="http://schemas.openxmlformats.org/officeDocument/2006/relationships/header" Target="header114.xml"/><Relationship Id="rId302" Type="http://schemas.openxmlformats.org/officeDocument/2006/relationships/header" Target="header222.xml"/><Relationship Id="rId323" Type="http://schemas.openxmlformats.org/officeDocument/2006/relationships/header" Target="header238.xml"/><Relationship Id="rId344" Type="http://schemas.openxmlformats.org/officeDocument/2006/relationships/header" Target="header254.xml"/><Relationship Id="rId20" Type="http://schemas.openxmlformats.org/officeDocument/2006/relationships/header" Target="header11.xml"/><Relationship Id="rId41" Type="http://schemas.openxmlformats.org/officeDocument/2006/relationships/footer" Target="footer9.xml"/><Relationship Id="rId62" Type="http://schemas.openxmlformats.org/officeDocument/2006/relationships/header" Target="header42.xml"/><Relationship Id="rId83" Type="http://schemas.openxmlformats.org/officeDocument/2006/relationships/header" Target="header58.xml"/><Relationship Id="rId179" Type="http://schemas.openxmlformats.org/officeDocument/2006/relationships/header" Target="header130.xml"/><Relationship Id="rId190" Type="http://schemas.openxmlformats.org/officeDocument/2006/relationships/header" Target="header138.xml"/><Relationship Id="rId204" Type="http://schemas.openxmlformats.org/officeDocument/2006/relationships/header" Target="header149.xml"/><Relationship Id="rId225" Type="http://schemas.openxmlformats.org/officeDocument/2006/relationships/footer" Target="footer55.xml"/><Relationship Id="rId246" Type="http://schemas.openxmlformats.org/officeDocument/2006/relationships/header" Target="header180.xml"/><Relationship Id="rId267" Type="http://schemas.openxmlformats.org/officeDocument/2006/relationships/header" Target="header196.xml"/><Relationship Id="rId288" Type="http://schemas.openxmlformats.org/officeDocument/2006/relationships/header" Target="header212.xml"/><Relationship Id="rId106" Type="http://schemas.openxmlformats.org/officeDocument/2006/relationships/header" Target="header75.xml"/><Relationship Id="rId127" Type="http://schemas.openxmlformats.org/officeDocument/2006/relationships/header" Target="header91.xml"/><Relationship Id="rId313" Type="http://schemas.openxmlformats.org/officeDocument/2006/relationships/footer" Target="footer77.xml"/><Relationship Id="rId10" Type="http://schemas.openxmlformats.org/officeDocument/2006/relationships/header" Target="header3.xml"/><Relationship Id="rId31" Type="http://schemas.openxmlformats.org/officeDocument/2006/relationships/header" Target="header19.xml"/><Relationship Id="rId52" Type="http://schemas.openxmlformats.org/officeDocument/2006/relationships/header" Target="header35.xml"/><Relationship Id="rId73" Type="http://schemas.openxmlformats.org/officeDocument/2006/relationships/footer" Target="footer17.xml"/><Relationship Id="rId94" Type="http://schemas.openxmlformats.org/officeDocument/2006/relationships/header" Target="header66.xml"/><Relationship Id="rId148" Type="http://schemas.openxmlformats.org/officeDocument/2006/relationships/header" Target="header107.xml"/><Relationship Id="rId169" Type="http://schemas.openxmlformats.org/officeDocument/2006/relationships/footer" Target="footer41.xml"/><Relationship Id="rId334" Type="http://schemas.openxmlformats.org/officeDocument/2006/relationships/header" Target="header246.xml"/><Relationship Id="rId355" Type="http://schemas.openxmlformats.org/officeDocument/2006/relationships/fontTable" Target="fontTable.xml"/><Relationship Id="rId4" Type="http://schemas.openxmlformats.org/officeDocument/2006/relationships/webSettings" Target="webSettings.xml"/><Relationship Id="rId180" Type="http://schemas.openxmlformats.org/officeDocument/2006/relationships/header" Target="header131.xml"/><Relationship Id="rId215" Type="http://schemas.openxmlformats.org/officeDocument/2006/relationships/header" Target="header157.xml"/><Relationship Id="rId236" Type="http://schemas.openxmlformats.org/officeDocument/2006/relationships/header" Target="header173.xml"/><Relationship Id="rId257" Type="http://schemas.openxmlformats.org/officeDocument/2006/relationships/footer" Target="footer63.xml"/><Relationship Id="rId278" Type="http://schemas.openxmlformats.org/officeDocument/2006/relationships/header" Target="header204.xml"/><Relationship Id="rId303" Type="http://schemas.openxmlformats.org/officeDocument/2006/relationships/header" Target="header223.xml"/><Relationship Id="rId42" Type="http://schemas.openxmlformats.org/officeDocument/2006/relationships/header" Target="header27.xml"/><Relationship Id="rId84" Type="http://schemas.openxmlformats.org/officeDocument/2006/relationships/header" Target="header59.xml"/><Relationship Id="rId138" Type="http://schemas.openxmlformats.org/officeDocument/2006/relationships/header" Target="header99.xml"/><Relationship Id="rId345" Type="http://schemas.openxmlformats.org/officeDocument/2006/relationships/footer" Target="footer85.xml"/><Relationship Id="rId191" Type="http://schemas.openxmlformats.org/officeDocument/2006/relationships/header" Target="header139.xml"/><Relationship Id="rId205" Type="http://schemas.openxmlformats.org/officeDocument/2006/relationships/footer" Target="footer50.xml"/><Relationship Id="rId247" Type="http://schemas.openxmlformats.org/officeDocument/2006/relationships/header" Target="header181.xml"/><Relationship Id="rId107" Type="http://schemas.openxmlformats.org/officeDocument/2006/relationships/header" Target="header76.xml"/><Relationship Id="rId289" Type="http://schemas.openxmlformats.org/officeDocument/2006/relationships/footer" Target="footer71.xml"/><Relationship Id="rId11" Type="http://schemas.openxmlformats.org/officeDocument/2006/relationships/header" Target="header4.xml"/><Relationship Id="rId53" Type="http://schemas.openxmlformats.org/officeDocument/2006/relationships/footer" Target="footer12.xml"/><Relationship Id="rId149" Type="http://schemas.openxmlformats.org/officeDocument/2006/relationships/footer" Target="footer36.xml"/><Relationship Id="rId314" Type="http://schemas.openxmlformats.org/officeDocument/2006/relationships/header" Target="header231.xml"/><Relationship Id="rId356" Type="http://schemas.openxmlformats.org/officeDocument/2006/relationships/theme" Target="theme/theme1.xml"/><Relationship Id="rId95" Type="http://schemas.openxmlformats.org/officeDocument/2006/relationships/header" Target="header67.xml"/><Relationship Id="rId160" Type="http://schemas.openxmlformats.org/officeDocument/2006/relationships/header" Target="header116.xml"/><Relationship Id="rId216" Type="http://schemas.openxmlformats.org/officeDocument/2006/relationships/header" Target="header158.xml"/><Relationship Id="rId258" Type="http://schemas.openxmlformats.org/officeDocument/2006/relationships/header" Target="header189.xml"/><Relationship Id="rId22" Type="http://schemas.openxmlformats.org/officeDocument/2006/relationships/header" Target="header12.xml"/><Relationship Id="rId64" Type="http://schemas.openxmlformats.org/officeDocument/2006/relationships/header" Target="header44.xml"/><Relationship Id="rId118" Type="http://schemas.openxmlformats.org/officeDocument/2006/relationships/header" Target="header84.xml"/><Relationship Id="rId325" Type="http://schemas.openxmlformats.org/officeDocument/2006/relationships/footer" Target="footer80.xml"/><Relationship Id="rId171" Type="http://schemas.openxmlformats.org/officeDocument/2006/relationships/header" Target="header124.xml"/><Relationship Id="rId227" Type="http://schemas.openxmlformats.org/officeDocument/2006/relationships/header" Target="header166.xml"/><Relationship Id="rId269" Type="http://schemas.openxmlformats.org/officeDocument/2006/relationships/footer" Target="footer66.xml"/><Relationship Id="rId33" Type="http://schemas.openxmlformats.org/officeDocument/2006/relationships/footer" Target="footer7.xml"/><Relationship Id="rId129" Type="http://schemas.openxmlformats.org/officeDocument/2006/relationships/footer" Target="footer31.xml"/><Relationship Id="rId280" Type="http://schemas.openxmlformats.org/officeDocument/2006/relationships/header" Target="header206.xml"/><Relationship Id="rId336" Type="http://schemas.openxmlformats.org/officeDocument/2006/relationships/header" Target="header248.xml"/><Relationship Id="rId75" Type="http://schemas.openxmlformats.org/officeDocument/2006/relationships/header" Target="header52.xml"/><Relationship Id="rId140" Type="http://schemas.openxmlformats.org/officeDocument/2006/relationships/header" Target="header101.xml"/><Relationship Id="rId182" Type="http://schemas.openxmlformats.org/officeDocument/2006/relationships/header" Target="header132.xml"/><Relationship Id="rId6" Type="http://schemas.openxmlformats.org/officeDocument/2006/relationships/endnotes" Target="endnotes.xml"/><Relationship Id="rId238" Type="http://schemas.openxmlformats.org/officeDocument/2006/relationships/header" Target="header174.xml"/><Relationship Id="rId291" Type="http://schemas.openxmlformats.org/officeDocument/2006/relationships/header" Target="header214.xml"/><Relationship Id="rId305" Type="http://schemas.openxmlformats.org/officeDocument/2006/relationships/footer" Target="footer75.xml"/><Relationship Id="rId347" Type="http://schemas.openxmlformats.org/officeDocument/2006/relationships/header" Target="header256.xml"/><Relationship Id="rId44" Type="http://schemas.openxmlformats.org/officeDocument/2006/relationships/header" Target="header29.xml"/><Relationship Id="rId86" Type="http://schemas.openxmlformats.org/officeDocument/2006/relationships/header" Target="header60.xml"/><Relationship Id="rId151" Type="http://schemas.openxmlformats.org/officeDocument/2006/relationships/header" Target="header109.xml"/><Relationship Id="rId193" Type="http://schemas.openxmlformats.org/officeDocument/2006/relationships/footer" Target="footer47.xml"/><Relationship Id="rId207" Type="http://schemas.openxmlformats.org/officeDocument/2006/relationships/header" Target="header151.xml"/><Relationship Id="rId249" Type="http://schemas.openxmlformats.org/officeDocument/2006/relationships/footer" Target="footer61.xml"/><Relationship Id="rId13" Type="http://schemas.openxmlformats.org/officeDocument/2006/relationships/footer" Target="footer2.xml"/><Relationship Id="rId109" Type="http://schemas.openxmlformats.org/officeDocument/2006/relationships/footer" Target="footer26.xml"/><Relationship Id="rId260" Type="http://schemas.openxmlformats.org/officeDocument/2006/relationships/header" Target="header191.xml"/><Relationship Id="rId316" Type="http://schemas.openxmlformats.org/officeDocument/2006/relationships/header" Target="header233.xml"/><Relationship Id="rId55" Type="http://schemas.openxmlformats.org/officeDocument/2006/relationships/header" Target="header37.xml"/><Relationship Id="rId97" Type="http://schemas.openxmlformats.org/officeDocument/2006/relationships/footer" Target="footer23.xml"/><Relationship Id="rId120" Type="http://schemas.openxmlformats.org/officeDocument/2006/relationships/header" Target="header86.xml"/><Relationship Id="rId162" Type="http://schemas.openxmlformats.org/officeDocument/2006/relationships/header" Target="header117.xml"/><Relationship Id="rId218" Type="http://schemas.openxmlformats.org/officeDocument/2006/relationships/header" Target="header159.xml"/><Relationship Id="rId271" Type="http://schemas.openxmlformats.org/officeDocument/2006/relationships/header" Target="header199.xml"/><Relationship Id="rId24" Type="http://schemas.openxmlformats.org/officeDocument/2006/relationships/header" Target="header14.xml"/><Relationship Id="rId66" Type="http://schemas.openxmlformats.org/officeDocument/2006/relationships/header" Target="header45.xml"/><Relationship Id="rId131" Type="http://schemas.openxmlformats.org/officeDocument/2006/relationships/header" Target="header94.xml"/><Relationship Id="rId327" Type="http://schemas.openxmlformats.org/officeDocument/2006/relationships/header" Target="header241.xml"/><Relationship Id="rId173" Type="http://schemas.openxmlformats.org/officeDocument/2006/relationships/footer" Target="footer42.xml"/><Relationship Id="rId229" Type="http://schemas.openxmlformats.org/officeDocument/2006/relationships/footer" Target="footer56.xml"/><Relationship Id="rId240" Type="http://schemas.openxmlformats.org/officeDocument/2006/relationships/header" Target="header176.xml"/><Relationship Id="rId35" Type="http://schemas.openxmlformats.org/officeDocument/2006/relationships/header" Target="header22.xml"/><Relationship Id="rId77" Type="http://schemas.openxmlformats.org/officeDocument/2006/relationships/footer" Target="footer18.xml"/><Relationship Id="rId100" Type="http://schemas.openxmlformats.org/officeDocument/2006/relationships/header" Target="header71.xml"/><Relationship Id="rId282" Type="http://schemas.openxmlformats.org/officeDocument/2006/relationships/header" Target="header207.xml"/><Relationship Id="rId338" Type="http://schemas.openxmlformats.org/officeDocument/2006/relationships/header" Target="header249.xml"/><Relationship Id="rId8" Type="http://schemas.openxmlformats.org/officeDocument/2006/relationships/header" Target="header2.xml"/><Relationship Id="rId142" Type="http://schemas.openxmlformats.org/officeDocument/2006/relationships/header" Target="header102.xml"/><Relationship Id="rId184" Type="http://schemas.openxmlformats.org/officeDocument/2006/relationships/header" Target="header134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7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8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ira.melo\Documents\Modelos%20Personalizados%20do%20Office\Certificados%20Conext%202026%20-%20%20trabalhos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AE696E-39E8-4D7B-A84E-24100AFF7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Certificados Conext 2026 -  trabalhos</Template>
  <TotalTime>75</TotalTime>
  <Pages>1</Pages>
  <Words>27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MAIRA FERNANDA TAVARES DE MELO</dc:creator>
  <cp:keywords/>
  <dc:description/>
  <cp:lastModifiedBy>MAIRA FERNANDA TAVARES DE MELO</cp:lastModifiedBy>
  <cp:revision>2</cp:revision>
  <cp:lastPrinted>2026-06-17T20:23:00Z</cp:lastPrinted>
  <dcterms:created xsi:type="dcterms:W3CDTF">2026-06-17T19:08:00Z</dcterms:created>
  <dcterms:modified xsi:type="dcterms:W3CDTF">2026-06-17T20:23:00Z</dcterms:modified>
</cp:coreProperties>
</file>